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A4372E" w14:textId="77777777" w:rsidR="001B227C" w:rsidRPr="00DC2B46" w:rsidRDefault="001B227C" w:rsidP="00705ECB">
      <w:pPr>
        <w:spacing w:line="360" w:lineRule="auto"/>
        <w:rPr>
          <w:rFonts w:ascii="Arial" w:hAnsi="Arial" w:cs="Arial"/>
          <w:b/>
          <w:color w:val="000000"/>
        </w:rPr>
      </w:pPr>
    </w:p>
    <w:tbl>
      <w:tblPr>
        <w:tblW w:w="1009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52"/>
        <w:gridCol w:w="1276"/>
        <w:gridCol w:w="1134"/>
        <w:gridCol w:w="1559"/>
        <w:gridCol w:w="1134"/>
        <w:gridCol w:w="1701"/>
        <w:gridCol w:w="738"/>
      </w:tblGrid>
      <w:tr w:rsidR="001B227C" w:rsidRPr="00CB5BB1" w14:paraId="1C78AB99" w14:textId="77777777" w:rsidTr="00744CC9">
        <w:tc>
          <w:tcPr>
            <w:tcW w:w="2552" w:type="dxa"/>
            <w:shd w:val="clear" w:color="auto" w:fill="auto"/>
          </w:tcPr>
          <w:p w14:paraId="36E5A1E0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S</w:t>
            </w:r>
            <w:r w:rsidRPr="00DC2B46">
              <w:rPr>
                <w:rFonts w:ascii="Arial" w:hAnsi="Arial" w:cs="Arial"/>
                <w:color w:val="000000"/>
              </w:rPr>
              <w:t>ubmitted to</w:t>
            </w:r>
          </w:p>
        </w:tc>
        <w:tc>
          <w:tcPr>
            <w:tcW w:w="7542" w:type="dxa"/>
            <w:gridSpan w:val="6"/>
            <w:shd w:val="clear" w:color="auto" w:fill="auto"/>
          </w:tcPr>
          <w:p w14:paraId="227FD0C4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 xml:space="preserve">Name Surname </w:t>
            </w:r>
          </w:p>
        </w:tc>
      </w:tr>
      <w:tr w:rsidR="001B227C" w:rsidRPr="00CB5BB1" w14:paraId="6983A120" w14:textId="77777777" w:rsidTr="00744CC9">
        <w:tc>
          <w:tcPr>
            <w:tcW w:w="2552" w:type="dxa"/>
            <w:shd w:val="clear" w:color="auto" w:fill="auto"/>
          </w:tcPr>
          <w:p w14:paraId="5C5BCF7E" w14:textId="77777777" w:rsidR="001B227C" w:rsidRDefault="001B227C" w:rsidP="00744CC9">
            <w:pPr>
              <w:spacing w:line="360" w:lineRule="auto"/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7542" w:type="dxa"/>
            <w:gridSpan w:val="6"/>
            <w:shd w:val="clear" w:color="auto" w:fill="auto"/>
          </w:tcPr>
          <w:p w14:paraId="4933F67B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bCs/>
                <w:color w:val="000000"/>
              </w:rPr>
            </w:pPr>
            <w:r w:rsidRPr="00DC2B46">
              <w:rPr>
                <w:rFonts w:ascii="Arial" w:hAnsi="Arial" w:cs="Arial"/>
                <w:bCs/>
                <w:color w:val="000000"/>
              </w:rPr>
              <w:t xml:space="preserve">Designation </w:t>
            </w:r>
          </w:p>
        </w:tc>
      </w:tr>
      <w:tr w:rsidR="001B227C" w:rsidRPr="00CB5BB1" w14:paraId="5AD39DB1" w14:textId="77777777" w:rsidTr="00744CC9">
        <w:tc>
          <w:tcPr>
            <w:tcW w:w="2552" w:type="dxa"/>
            <w:shd w:val="clear" w:color="auto" w:fill="auto"/>
          </w:tcPr>
          <w:p w14:paraId="79C93DA9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color w:val="000000"/>
              </w:rPr>
            </w:pPr>
            <w:r w:rsidRPr="00DC2B46">
              <w:rPr>
                <w:rFonts w:ascii="Arial" w:hAnsi="Arial" w:cs="Arial"/>
                <w:color w:val="000000"/>
              </w:rPr>
              <w:t>Submitted by</w:t>
            </w:r>
          </w:p>
        </w:tc>
        <w:tc>
          <w:tcPr>
            <w:tcW w:w="7542" w:type="dxa"/>
            <w:gridSpan w:val="6"/>
            <w:shd w:val="clear" w:color="auto" w:fill="auto"/>
          </w:tcPr>
          <w:p w14:paraId="384F71F5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 xml:space="preserve">Name Surname </w:t>
            </w:r>
          </w:p>
        </w:tc>
      </w:tr>
      <w:tr w:rsidR="001B227C" w:rsidRPr="00CB5BB1" w14:paraId="220F706A" w14:textId="77777777" w:rsidTr="00744CC9">
        <w:tc>
          <w:tcPr>
            <w:tcW w:w="2552" w:type="dxa"/>
            <w:shd w:val="clear" w:color="auto" w:fill="auto"/>
          </w:tcPr>
          <w:p w14:paraId="03557967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7542" w:type="dxa"/>
            <w:gridSpan w:val="6"/>
            <w:shd w:val="clear" w:color="auto" w:fill="auto"/>
          </w:tcPr>
          <w:p w14:paraId="011F1FB1" w14:textId="77777777" w:rsidR="001B227C" w:rsidRDefault="001B227C" w:rsidP="00744CC9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</w:rPr>
            </w:pPr>
            <w:r w:rsidRPr="00DC2B46">
              <w:rPr>
                <w:rFonts w:ascii="Arial" w:hAnsi="Arial" w:cs="Arial"/>
                <w:bCs/>
                <w:color w:val="000000"/>
              </w:rPr>
              <w:t>Designation</w:t>
            </w:r>
          </w:p>
        </w:tc>
      </w:tr>
      <w:tr w:rsidR="001B227C" w:rsidRPr="00CB5BB1" w14:paraId="2784AE25" w14:textId="77777777" w:rsidTr="00744CC9">
        <w:tc>
          <w:tcPr>
            <w:tcW w:w="2552" w:type="dxa"/>
            <w:shd w:val="clear" w:color="auto" w:fill="auto"/>
          </w:tcPr>
          <w:p w14:paraId="4558654E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Subject </w:t>
            </w:r>
          </w:p>
        </w:tc>
        <w:tc>
          <w:tcPr>
            <w:tcW w:w="7542" w:type="dxa"/>
            <w:gridSpan w:val="6"/>
            <w:shd w:val="clear" w:color="auto" w:fill="auto"/>
          </w:tcPr>
          <w:p w14:paraId="6B333BA9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</w:rPr>
            </w:pPr>
          </w:p>
        </w:tc>
      </w:tr>
      <w:tr w:rsidR="001B227C" w:rsidRPr="00CB5BB1" w14:paraId="3C12DD04" w14:textId="77777777" w:rsidTr="00744CC9">
        <w:tc>
          <w:tcPr>
            <w:tcW w:w="2552" w:type="dxa"/>
            <w:shd w:val="clear" w:color="auto" w:fill="auto"/>
          </w:tcPr>
          <w:p w14:paraId="28197CB6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color w:val="000000"/>
              </w:rPr>
            </w:pPr>
            <w:r w:rsidRPr="00DC2B46">
              <w:rPr>
                <w:rFonts w:ascii="Arial" w:hAnsi="Arial" w:cs="Arial"/>
                <w:color w:val="000000"/>
              </w:rPr>
              <w:t>Reporting date</w:t>
            </w:r>
          </w:p>
        </w:tc>
        <w:tc>
          <w:tcPr>
            <w:tcW w:w="7542" w:type="dxa"/>
            <w:gridSpan w:val="6"/>
            <w:shd w:val="clear" w:color="auto" w:fill="auto"/>
          </w:tcPr>
          <w:p w14:paraId="74D21F97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</w:rPr>
            </w:pPr>
          </w:p>
        </w:tc>
      </w:tr>
      <w:tr w:rsidR="001B227C" w:rsidRPr="00CB5BB1" w14:paraId="198325CA" w14:textId="77777777" w:rsidTr="00744CC9">
        <w:tc>
          <w:tcPr>
            <w:tcW w:w="2552" w:type="dxa"/>
            <w:shd w:val="clear" w:color="auto" w:fill="auto"/>
          </w:tcPr>
          <w:p w14:paraId="3AB5B15A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color w:val="000000"/>
              </w:rPr>
            </w:pPr>
            <w:r w:rsidRPr="00DC2B46">
              <w:rPr>
                <w:rFonts w:ascii="Arial" w:hAnsi="Arial" w:cs="Arial"/>
                <w:color w:val="000000"/>
              </w:rPr>
              <w:t>Request</w:t>
            </w:r>
          </w:p>
        </w:tc>
        <w:tc>
          <w:tcPr>
            <w:tcW w:w="1276" w:type="dxa"/>
            <w:shd w:val="clear" w:color="auto" w:fill="auto"/>
          </w:tcPr>
          <w:p w14:paraId="6761ADCC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</w:rPr>
            </w:pPr>
            <w:r w:rsidRPr="00DC2B46">
              <w:rPr>
                <w:rFonts w:ascii="Arial" w:hAnsi="Arial" w:cs="Arial"/>
                <w:b/>
                <w:color w:val="000000"/>
              </w:rPr>
              <w:t xml:space="preserve">Approval </w:t>
            </w:r>
          </w:p>
        </w:tc>
        <w:tc>
          <w:tcPr>
            <w:tcW w:w="1134" w:type="dxa"/>
            <w:shd w:val="clear" w:color="auto" w:fill="F2F2F2"/>
          </w:tcPr>
          <w:p w14:paraId="29555EBA" w14:textId="77777777" w:rsidR="001B227C" w:rsidRPr="00DC2B46" w:rsidRDefault="001B227C" w:rsidP="00744CC9">
            <w:pPr>
              <w:spacing w:line="276" w:lineRule="auto"/>
              <w:jc w:val="both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559" w:type="dxa"/>
            <w:shd w:val="clear" w:color="auto" w:fill="auto"/>
          </w:tcPr>
          <w:p w14:paraId="4B1FC376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</w:rPr>
            </w:pPr>
            <w:r w:rsidRPr="00DC2B46">
              <w:rPr>
                <w:rFonts w:ascii="Arial" w:hAnsi="Arial" w:cs="Arial"/>
                <w:b/>
                <w:color w:val="000000"/>
              </w:rPr>
              <w:t xml:space="preserve">Noting </w:t>
            </w:r>
          </w:p>
        </w:tc>
        <w:tc>
          <w:tcPr>
            <w:tcW w:w="1134" w:type="dxa"/>
            <w:shd w:val="clear" w:color="auto" w:fill="F2F2F2"/>
          </w:tcPr>
          <w:p w14:paraId="1C9A610F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701" w:type="dxa"/>
            <w:shd w:val="clear" w:color="auto" w:fill="auto"/>
          </w:tcPr>
          <w:p w14:paraId="698A3218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</w:rPr>
            </w:pPr>
            <w:r w:rsidRPr="00DC2B46">
              <w:rPr>
                <w:rFonts w:ascii="Arial" w:hAnsi="Arial" w:cs="Arial"/>
                <w:b/>
                <w:color w:val="000000"/>
              </w:rPr>
              <w:t>Discussion</w:t>
            </w:r>
          </w:p>
        </w:tc>
        <w:tc>
          <w:tcPr>
            <w:tcW w:w="738" w:type="dxa"/>
            <w:shd w:val="clear" w:color="auto" w:fill="F2F2F2"/>
          </w:tcPr>
          <w:p w14:paraId="75B0C504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</w:rPr>
            </w:pPr>
          </w:p>
        </w:tc>
      </w:tr>
    </w:tbl>
    <w:p w14:paraId="574D6942" w14:textId="77777777" w:rsidR="001B227C" w:rsidRDefault="001B227C" w:rsidP="001B227C">
      <w:pPr>
        <w:spacing w:line="360" w:lineRule="auto"/>
        <w:ind w:left="284"/>
        <w:rPr>
          <w:rFonts w:ascii="Arial" w:hAnsi="Arial" w:cs="Arial"/>
          <w:b/>
          <w:color w:val="000000"/>
        </w:rPr>
      </w:pPr>
    </w:p>
    <w:p w14:paraId="4FCBEFA1" w14:textId="77777777" w:rsidR="001B227C" w:rsidRPr="00DC2B46" w:rsidRDefault="001B227C" w:rsidP="001B227C">
      <w:pPr>
        <w:spacing w:line="360" w:lineRule="auto"/>
        <w:ind w:left="284"/>
        <w:rPr>
          <w:rFonts w:ascii="Arial" w:hAnsi="Arial" w:cs="Arial"/>
          <w:b/>
          <w:color w:val="000000"/>
        </w:rPr>
      </w:pPr>
    </w:p>
    <w:p w14:paraId="5DB4C77B" w14:textId="77777777" w:rsidR="001B227C" w:rsidRDefault="001B227C" w:rsidP="001B227C">
      <w:pPr>
        <w:numPr>
          <w:ilvl w:val="0"/>
          <w:numId w:val="5"/>
        </w:numPr>
        <w:spacing w:line="360" w:lineRule="auto"/>
        <w:ind w:left="284"/>
        <w:rPr>
          <w:rFonts w:ascii="Arial" w:hAnsi="Arial" w:cs="Arial"/>
          <w:b/>
          <w:color w:val="000000"/>
        </w:rPr>
      </w:pPr>
      <w:r w:rsidRPr="00DC2B46">
        <w:rPr>
          <w:rFonts w:ascii="Arial" w:hAnsi="Arial" w:cs="Arial"/>
          <w:b/>
          <w:color w:val="000000"/>
        </w:rPr>
        <w:t>PURPOSE</w:t>
      </w:r>
    </w:p>
    <w:p w14:paraId="7B55AB46" w14:textId="77777777" w:rsidR="001B227C" w:rsidRDefault="001B227C" w:rsidP="001B227C">
      <w:pPr>
        <w:spacing w:line="360" w:lineRule="auto"/>
        <w:rPr>
          <w:rFonts w:ascii="Arial" w:hAnsi="Arial" w:cs="Arial"/>
          <w:b/>
          <w:color w:val="000000"/>
        </w:rPr>
      </w:pPr>
    </w:p>
    <w:p w14:paraId="2098845C" w14:textId="77777777" w:rsidR="001B227C" w:rsidRPr="00DC2B46" w:rsidRDefault="001B227C" w:rsidP="001B227C">
      <w:pPr>
        <w:spacing w:line="360" w:lineRule="auto"/>
        <w:rPr>
          <w:rFonts w:ascii="Arial" w:hAnsi="Arial" w:cs="Arial"/>
          <w:bCs/>
          <w:color w:val="000000"/>
        </w:rPr>
      </w:pPr>
      <w:r w:rsidRPr="00DC2B46">
        <w:rPr>
          <w:rFonts w:ascii="Arial" w:hAnsi="Arial" w:cs="Arial"/>
          <w:bCs/>
          <w:color w:val="000000"/>
        </w:rPr>
        <w:t xml:space="preserve">Content </w:t>
      </w:r>
    </w:p>
    <w:p w14:paraId="161A6E81" w14:textId="77777777" w:rsidR="001B227C" w:rsidRPr="00DC2B46" w:rsidRDefault="001B227C" w:rsidP="001B227C">
      <w:pPr>
        <w:spacing w:line="360" w:lineRule="auto"/>
        <w:rPr>
          <w:rFonts w:ascii="Arial" w:hAnsi="Arial" w:cs="Arial"/>
          <w:color w:val="000000"/>
        </w:rPr>
      </w:pPr>
    </w:p>
    <w:p w14:paraId="0F0DFD5E" w14:textId="77777777" w:rsidR="001B227C" w:rsidRPr="00DC2B46" w:rsidRDefault="001B227C" w:rsidP="001B227C">
      <w:pPr>
        <w:numPr>
          <w:ilvl w:val="0"/>
          <w:numId w:val="5"/>
        </w:numPr>
        <w:spacing w:line="360" w:lineRule="auto"/>
        <w:ind w:left="284"/>
        <w:rPr>
          <w:rFonts w:ascii="Arial" w:hAnsi="Arial" w:cs="Arial"/>
          <w:b/>
          <w:color w:val="000000"/>
        </w:rPr>
      </w:pPr>
      <w:r w:rsidRPr="00DC2B46">
        <w:rPr>
          <w:rFonts w:ascii="Arial" w:hAnsi="Arial" w:cs="Arial"/>
          <w:b/>
          <w:color w:val="000000"/>
        </w:rPr>
        <w:t>BACKGROUND</w:t>
      </w:r>
    </w:p>
    <w:p w14:paraId="26BDC2F6" w14:textId="77777777" w:rsidR="001B227C" w:rsidRPr="00DC2B46" w:rsidRDefault="001B227C" w:rsidP="001B227C">
      <w:pPr>
        <w:spacing w:line="360" w:lineRule="auto"/>
        <w:ind w:left="284"/>
        <w:rPr>
          <w:rFonts w:ascii="Arial" w:hAnsi="Arial" w:cs="Arial"/>
          <w:b/>
          <w:color w:val="000000"/>
        </w:rPr>
      </w:pPr>
    </w:p>
    <w:p w14:paraId="58ED199A" w14:textId="77777777" w:rsidR="001B227C" w:rsidRPr="00DC2B46" w:rsidRDefault="001B227C" w:rsidP="001B227C">
      <w:pPr>
        <w:spacing w:after="240" w:line="360" w:lineRule="auto"/>
        <w:ind w:left="720" w:hanging="720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Content </w:t>
      </w:r>
    </w:p>
    <w:p w14:paraId="1AFC18AA" w14:textId="77777777" w:rsidR="001B227C" w:rsidRPr="00DC2B46" w:rsidRDefault="001B227C" w:rsidP="001B227C">
      <w:pPr>
        <w:spacing w:after="240" w:line="360" w:lineRule="auto"/>
        <w:ind w:left="720" w:hanging="720"/>
        <w:jc w:val="both"/>
        <w:rPr>
          <w:rFonts w:ascii="Arial" w:hAnsi="Arial" w:cs="Arial"/>
          <w:b/>
          <w:color w:val="000000"/>
          <w:lang w:val="en-ZA"/>
        </w:rPr>
      </w:pPr>
      <w:r w:rsidRPr="00DC2B46">
        <w:rPr>
          <w:rFonts w:ascii="Arial" w:hAnsi="Arial" w:cs="Arial"/>
          <w:b/>
          <w:bCs/>
          <w:color w:val="000000"/>
          <w:lang w:val="en-ZA"/>
        </w:rPr>
        <w:t>3</w:t>
      </w:r>
      <w:r w:rsidRPr="00DC2B46">
        <w:rPr>
          <w:rFonts w:ascii="Arial" w:hAnsi="Arial" w:cs="Arial"/>
          <w:b/>
          <w:color w:val="000000"/>
          <w:lang w:val="en-ZA"/>
        </w:rPr>
        <w:t>.         DISCUSSION</w:t>
      </w:r>
    </w:p>
    <w:p w14:paraId="544B04ED" w14:textId="77777777" w:rsidR="001B227C" w:rsidRPr="00DC2B46" w:rsidRDefault="001B227C" w:rsidP="001B227C">
      <w:pPr>
        <w:spacing w:after="240" w:line="360" w:lineRule="auto"/>
        <w:ind w:left="720" w:hanging="720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Content </w:t>
      </w:r>
    </w:p>
    <w:p w14:paraId="5D08E9C3" w14:textId="77777777" w:rsidR="001B227C" w:rsidRPr="00DC2B46" w:rsidRDefault="001B227C" w:rsidP="001B227C">
      <w:pPr>
        <w:pStyle w:val="NoSpacing1"/>
        <w:spacing w:line="360" w:lineRule="auto"/>
        <w:jc w:val="both"/>
        <w:rPr>
          <w:rFonts w:ascii="Arial" w:hAnsi="Arial" w:cs="Arial"/>
          <w:color w:val="000000"/>
          <w:sz w:val="24"/>
          <w:szCs w:val="24"/>
          <w:lang w:val="en-AU" w:eastAsia="en-ZA"/>
        </w:rPr>
      </w:pPr>
    </w:p>
    <w:p w14:paraId="39FCCCBC" w14:textId="77777777" w:rsidR="001B227C" w:rsidRDefault="001B227C" w:rsidP="001B227C">
      <w:pPr>
        <w:pStyle w:val="ListParagraph"/>
        <w:numPr>
          <w:ilvl w:val="0"/>
          <w:numId w:val="6"/>
        </w:numPr>
        <w:spacing w:line="360" w:lineRule="auto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b/>
          <w:color w:val="000000"/>
        </w:rPr>
        <w:t xml:space="preserve">FINCANCIAL IMPLICATION </w:t>
      </w:r>
    </w:p>
    <w:p w14:paraId="32471B8B" w14:textId="77777777" w:rsidR="001B227C" w:rsidRPr="00DC2B46" w:rsidRDefault="001B227C" w:rsidP="001B227C">
      <w:pPr>
        <w:pStyle w:val="ListParagraph"/>
        <w:spacing w:line="360" w:lineRule="auto"/>
        <w:ind w:left="360"/>
        <w:rPr>
          <w:rFonts w:ascii="Arial" w:hAnsi="Arial" w:cs="Arial"/>
          <w:b/>
          <w:color w:val="000000"/>
        </w:rPr>
      </w:pPr>
    </w:p>
    <w:p w14:paraId="6CF875C4" w14:textId="77777777" w:rsidR="001B227C" w:rsidRPr="00DC2B46" w:rsidRDefault="001B227C" w:rsidP="001B227C">
      <w:pPr>
        <w:spacing w:after="240"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Content </w:t>
      </w:r>
    </w:p>
    <w:p w14:paraId="12CACAFB" w14:textId="77777777" w:rsidR="001B227C" w:rsidRPr="00DC2B46" w:rsidRDefault="001B227C" w:rsidP="001B227C">
      <w:pPr>
        <w:pStyle w:val="ListParagraph"/>
        <w:spacing w:line="360" w:lineRule="auto"/>
        <w:rPr>
          <w:rFonts w:ascii="Arial" w:hAnsi="Arial" w:cs="Arial"/>
          <w:color w:val="000000"/>
        </w:rPr>
      </w:pPr>
    </w:p>
    <w:p w14:paraId="08D9AC85" w14:textId="77777777" w:rsidR="001B227C" w:rsidRDefault="001B227C" w:rsidP="001B227C">
      <w:pPr>
        <w:pStyle w:val="ListParagraph"/>
        <w:spacing w:line="360" w:lineRule="auto"/>
        <w:rPr>
          <w:rFonts w:ascii="Arial" w:hAnsi="Arial" w:cs="Arial"/>
          <w:b/>
          <w:color w:val="000000"/>
        </w:rPr>
      </w:pPr>
    </w:p>
    <w:p w14:paraId="21BC19AC" w14:textId="77777777" w:rsidR="001B227C" w:rsidRDefault="001B227C" w:rsidP="001B227C">
      <w:pPr>
        <w:pStyle w:val="ListParagraph"/>
        <w:spacing w:line="360" w:lineRule="auto"/>
        <w:rPr>
          <w:rFonts w:ascii="Arial" w:hAnsi="Arial" w:cs="Arial"/>
          <w:b/>
          <w:color w:val="000000"/>
        </w:rPr>
      </w:pPr>
    </w:p>
    <w:p w14:paraId="4831AD88" w14:textId="77777777" w:rsidR="001B227C" w:rsidRPr="00DC2B46" w:rsidRDefault="001B227C" w:rsidP="001B227C">
      <w:pPr>
        <w:pStyle w:val="ListParagraph"/>
        <w:spacing w:line="360" w:lineRule="auto"/>
        <w:rPr>
          <w:rFonts w:ascii="Arial" w:hAnsi="Arial" w:cs="Arial"/>
          <w:b/>
          <w:color w:val="000000"/>
        </w:rPr>
      </w:pPr>
    </w:p>
    <w:p w14:paraId="34DB1046" w14:textId="77777777" w:rsidR="001B227C" w:rsidRPr="00DC2B46" w:rsidRDefault="001B227C" w:rsidP="001B227C">
      <w:pPr>
        <w:pStyle w:val="ListParagraph"/>
        <w:numPr>
          <w:ilvl w:val="0"/>
          <w:numId w:val="6"/>
        </w:numPr>
        <w:spacing w:line="360" w:lineRule="auto"/>
        <w:rPr>
          <w:rFonts w:ascii="Arial" w:hAnsi="Arial" w:cs="Arial"/>
          <w:b/>
          <w:color w:val="000000"/>
        </w:rPr>
      </w:pPr>
      <w:r w:rsidRPr="00DC2B46">
        <w:rPr>
          <w:rFonts w:ascii="Arial" w:hAnsi="Arial" w:cs="Arial"/>
          <w:b/>
          <w:color w:val="000000"/>
        </w:rPr>
        <w:t>RECOMMENDATION</w:t>
      </w:r>
    </w:p>
    <w:p w14:paraId="530C2D69" w14:textId="77777777" w:rsidR="001B227C" w:rsidRPr="00DC2B46" w:rsidRDefault="001B227C" w:rsidP="001B227C">
      <w:pPr>
        <w:pStyle w:val="ListParagraph"/>
        <w:spacing w:line="360" w:lineRule="auto"/>
        <w:rPr>
          <w:rFonts w:ascii="Arial" w:hAnsi="Arial" w:cs="Arial"/>
          <w:b/>
          <w:color w:val="000000"/>
        </w:rPr>
      </w:pPr>
    </w:p>
    <w:p w14:paraId="15370923" w14:textId="77777777" w:rsidR="001B227C" w:rsidRPr="00DC2B46" w:rsidRDefault="001B227C" w:rsidP="001B227C">
      <w:pPr>
        <w:spacing w:after="240"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Content </w:t>
      </w:r>
    </w:p>
    <w:p w14:paraId="7B663E15" w14:textId="77777777" w:rsidR="001B227C" w:rsidRPr="00DC2B46" w:rsidRDefault="001B227C" w:rsidP="001B227C">
      <w:pPr>
        <w:spacing w:after="240" w:line="360" w:lineRule="auto"/>
        <w:rPr>
          <w:rFonts w:ascii="Arial" w:hAnsi="Arial" w:cs="Arial"/>
          <w:color w:val="000000"/>
        </w:rPr>
      </w:pPr>
    </w:p>
    <w:p w14:paraId="1C689894" w14:textId="77777777" w:rsidR="001B227C" w:rsidRPr="00DC2B46" w:rsidRDefault="001B227C" w:rsidP="001B227C">
      <w:pPr>
        <w:spacing w:line="360" w:lineRule="auto"/>
        <w:rPr>
          <w:rFonts w:ascii="Arial" w:hAnsi="Arial" w:cs="Arial"/>
          <w:b/>
          <w:color w:val="000000"/>
        </w:rPr>
      </w:pPr>
      <w:r w:rsidRPr="00DC2B46">
        <w:rPr>
          <w:rFonts w:ascii="Arial" w:hAnsi="Arial" w:cs="Arial"/>
          <w:b/>
          <w:color w:val="000000"/>
        </w:rPr>
        <w:t>Submitted by:</w:t>
      </w:r>
      <w:r w:rsidRPr="00DC2B46">
        <w:rPr>
          <w:rFonts w:ascii="Arial" w:hAnsi="Arial" w:cs="Arial"/>
          <w:b/>
          <w:color w:val="000000"/>
        </w:rPr>
        <w:tab/>
      </w:r>
      <w:r w:rsidRPr="00DC2B46">
        <w:rPr>
          <w:rFonts w:ascii="Arial" w:hAnsi="Arial" w:cs="Arial"/>
          <w:b/>
          <w:color w:val="000000"/>
        </w:rPr>
        <w:tab/>
      </w:r>
      <w:r w:rsidRPr="00DC2B46">
        <w:rPr>
          <w:rFonts w:ascii="Arial" w:hAnsi="Arial" w:cs="Arial"/>
          <w:b/>
          <w:color w:val="000000"/>
        </w:rPr>
        <w:tab/>
      </w:r>
      <w:r w:rsidRPr="00DC2B46">
        <w:rPr>
          <w:rFonts w:ascii="Arial" w:hAnsi="Arial" w:cs="Arial"/>
          <w:b/>
          <w:color w:val="000000"/>
        </w:rPr>
        <w:tab/>
      </w:r>
    </w:p>
    <w:p w14:paraId="73B21D6F" w14:textId="77777777" w:rsidR="001B227C" w:rsidRPr="00DC2B46" w:rsidRDefault="001B227C" w:rsidP="001B227C">
      <w:pPr>
        <w:spacing w:line="360" w:lineRule="auto"/>
        <w:ind w:firstLine="360"/>
        <w:rPr>
          <w:rFonts w:ascii="Arial" w:hAnsi="Arial" w:cs="Arial"/>
          <w:b/>
          <w:color w:val="000000"/>
        </w:rPr>
      </w:pPr>
      <w:r w:rsidRPr="00DC2B46">
        <w:rPr>
          <w:rFonts w:ascii="Arial" w:hAnsi="Arial" w:cs="Arial"/>
          <w:b/>
          <w:color w:val="000000"/>
        </w:rPr>
        <w:tab/>
      </w:r>
      <w:r w:rsidRPr="00DC2B46">
        <w:rPr>
          <w:rFonts w:ascii="Arial" w:hAnsi="Arial" w:cs="Arial"/>
          <w:b/>
          <w:color w:val="000000"/>
        </w:rPr>
        <w:tab/>
      </w:r>
    </w:p>
    <w:p w14:paraId="132029F5" w14:textId="77777777" w:rsidR="001B227C" w:rsidRPr="00DC2B46" w:rsidRDefault="001B227C" w:rsidP="001B227C">
      <w:pPr>
        <w:spacing w:line="360" w:lineRule="auto"/>
        <w:ind w:firstLine="360"/>
        <w:rPr>
          <w:rFonts w:ascii="Arial" w:hAnsi="Arial" w:cs="Arial"/>
          <w:b/>
          <w:color w:val="000000"/>
        </w:rPr>
      </w:pPr>
    </w:p>
    <w:p w14:paraId="53F64E94" w14:textId="77777777" w:rsidR="001B227C" w:rsidRPr="00DC2B46" w:rsidRDefault="001B227C" w:rsidP="001B227C">
      <w:pPr>
        <w:spacing w:line="360" w:lineRule="auto"/>
        <w:rPr>
          <w:rFonts w:ascii="Arial" w:hAnsi="Arial" w:cs="Arial"/>
          <w:color w:val="000000"/>
        </w:rPr>
      </w:pPr>
      <w:r w:rsidRPr="00DC2B46">
        <w:rPr>
          <w:rFonts w:ascii="Arial" w:hAnsi="Arial" w:cs="Arial"/>
          <w:color w:val="000000"/>
        </w:rPr>
        <w:t>________________</w:t>
      </w:r>
      <w:r w:rsidRPr="00DC2B46">
        <w:rPr>
          <w:rFonts w:ascii="Arial" w:hAnsi="Arial" w:cs="Arial"/>
          <w:color w:val="000000"/>
        </w:rPr>
        <w:tab/>
      </w:r>
      <w:r w:rsidRPr="00DC2B46">
        <w:rPr>
          <w:rFonts w:ascii="Arial" w:hAnsi="Arial" w:cs="Arial"/>
          <w:color w:val="000000"/>
        </w:rPr>
        <w:tab/>
      </w:r>
      <w:r w:rsidRPr="00DC2B46">
        <w:rPr>
          <w:rFonts w:ascii="Arial" w:hAnsi="Arial" w:cs="Arial"/>
          <w:color w:val="000000"/>
        </w:rPr>
        <w:tab/>
      </w:r>
      <w:r w:rsidRPr="00DC2B46">
        <w:rPr>
          <w:rFonts w:ascii="Arial" w:hAnsi="Arial" w:cs="Arial"/>
          <w:color w:val="000000"/>
        </w:rPr>
        <w:tab/>
      </w:r>
    </w:p>
    <w:p w14:paraId="2B3174E9" w14:textId="77777777" w:rsidR="001B227C" w:rsidRPr="00DC2B46" w:rsidRDefault="001B227C" w:rsidP="001B227C">
      <w:pPr>
        <w:spacing w:line="360" w:lineRule="auto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b/>
          <w:color w:val="000000"/>
        </w:rPr>
        <w:t>Name Surname</w:t>
      </w:r>
      <w:r w:rsidRPr="00DC2B46">
        <w:rPr>
          <w:rFonts w:ascii="Arial" w:hAnsi="Arial" w:cs="Arial"/>
          <w:b/>
          <w:color w:val="000000"/>
        </w:rPr>
        <w:tab/>
      </w:r>
    </w:p>
    <w:p w14:paraId="235ECCC3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Designation</w:t>
      </w:r>
      <w:r w:rsidRPr="00DC2B46">
        <w:rPr>
          <w:rFonts w:ascii="Arial" w:hAnsi="Arial" w:cs="Arial"/>
          <w:color w:val="000000"/>
        </w:rPr>
        <w:tab/>
      </w:r>
      <w:r w:rsidRPr="00DC2B46">
        <w:rPr>
          <w:rFonts w:ascii="Arial" w:hAnsi="Arial" w:cs="Arial"/>
          <w:color w:val="000000"/>
        </w:rPr>
        <w:tab/>
      </w:r>
      <w:r w:rsidRPr="00DC2B46">
        <w:rPr>
          <w:rFonts w:ascii="Arial" w:hAnsi="Arial" w:cs="Arial"/>
          <w:color w:val="000000"/>
        </w:rPr>
        <w:tab/>
      </w:r>
      <w:r w:rsidRPr="00DC2B46">
        <w:rPr>
          <w:rFonts w:ascii="Arial" w:hAnsi="Arial" w:cs="Arial"/>
          <w:color w:val="000000"/>
        </w:rPr>
        <w:tab/>
      </w:r>
      <w:r w:rsidRPr="00DC2B46">
        <w:rPr>
          <w:rFonts w:ascii="Arial" w:hAnsi="Arial" w:cs="Arial"/>
          <w:color w:val="000000"/>
        </w:rPr>
        <w:tab/>
        <w:t xml:space="preserve">                </w:t>
      </w:r>
    </w:p>
    <w:p w14:paraId="06E21E93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bCs/>
          <w:color w:val="000000"/>
        </w:rPr>
      </w:pPr>
      <w:r w:rsidRPr="00DC2B46">
        <w:rPr>
          <w:rFonts w:ascii="Arial" w:hAnsi="Arial" w:cs="Arial"/>
          <w:bCs/>
          <w:color w:val="000000"/>
        </w:rPr>
        <w:t>Date:</w:t>
      </w:r>
    </w:p>
    <w:p w14:paraId="2BBB96B0" w14:textId="77777777" w:rsidR="001B227C" w:rsidRPr="00DC2B46" w:rsidRDefault="001B227C" w:rsidP="001B227C">
      <w:pPr>
        <w:suppressAutoHyphens/>
        <w:autoSpaceDN w:val="0"/>
        <w:spacing w:line="360" w:lineRule="auto"/>
        <w:ind w:firstLine="720"/>
        <w:jc w:val="both"/>
        <w:textAlignment w:val="baseline"/>
        <w:rPr>
          <w:rFonts w:ascii="Arial" w:hAnsi="Arial" w:cs="Arial"/>
          <w:b/>
          <w:color w:val="000000"/>
        </w:rPr>
      </w:pPr>
    </w:p>
    <w:p w14:paraId="5690BAFF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b/>
          <w:color w:val="000000"/>
        </w:rPr>
      </w:pPr>
      <w:r w:rsidRPr="00DC2B46">
        <w:rPr>
          <w:rFonts w:ascii="Arial" w:hAnsi="Arial" w:cs="Arial"/>
          <w:b/>
          <w:color w:val="000000"/>
        </w:rPr>
        <w:t>Supported by:</w:t>
      </w:r>
    </w:p>
    <w:p w14:paraId="0962B968" w14:textId="77777777" w:rsidR="001B227C" w:rsidRPr="00DC2B46" w:rsidRDefault="001B227C" w:rsidP="001B227C">
      <w:pPr>
        <w:suppressAutoHyphens/>
        <w:autoSpaceDN w:val="0"/>
        <w:spacing w:line="360" w:lineRule="auto"/>
        <w:ind w:firstLine="720"/>
        <w:jc w:val="both"/>
        <w:textAlignment w:val="baseline"/>
        <w:rPr>
          <w:rFonts w:ascii="Arial" w:hAnsi="Arial" w:cs="Arial"/>
          <w:color w:val="000000"/>
        </w:rPr>
      </w:pPr>
    </w:p>
    <w:p w14:paraId="2B6F8C6C" w14:textId="77777777" w:rsidR="001B227C" w:rsidRPr="00DC2B46" w:rsidRDefault="001B227C" w:rsidP="001B227C">
      <w:pPr>
        <w:suppressAutoHyphens/>
        <w:autoSpaceDN w:val="0"/>
        <w:spacing w:line="360" w:lineRule="auto"/>
        <w:ind w:firstLine="720"/>
        <w:jc w:val="both"/>
        <w:textAlignment w:val="baseline"/>
        <w:rPr>
          <w:rFonts w:ascii="Arial" w:hAnsi="Arial" w:cs="Arial"/>
          <w:color w:val="000000"/>
        </w:rPr>
      </w:pPr>
    </w:p>
    <w:p w14:paraId="716AC334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color w:val="000000"/>
        </w:rPr>
      </w:pPr>
      <w:r w:rsidRPr="00DC2B46">
        <w:rPr>
          <w:rFonts w:ascii="Arial" w:hAnsi="Arial" w:cs="Arial"/>
          <w:color w:val="000000"/>
        </w:rPr>
        <w:t>___________________________</w:t>
      </w:r>
    </w:p>
    <w:p w14:paraId="27CF9608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b/>
          <w:bCs/>
          <w:color w:val="000000"/>
        </w:rPr>
      </w:pPr>
      <w:r w:rsidRPr="00DC2B46">
        <w:rPr>
          <w:rFonts w:ascii="Arial" w:hAnsi="Arial" w:cs="Arial"/>
          <w:b/>
          <w:bCs/>
          <w:color w:val="000000"/>
        </w:rPr>
        <w:t xml:space="preserve">Name Surname </w:t>
      </w:r>
    </w:p>
    <w:p w14:paraId="61BB795C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Designation </w:t>
      </w:r>
    </w:p>
    <w:p w14:paraId="702BB10F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color w:val="000000"/>
        </w:rPr>
      </w:pPr>
      <w:r w:rsidRPr="00DC2B46">
        <w:rPr>
          <w:rFonts w:ascii="Arial" w:hAnsi="Arial" w:cs="Arial"/>
          <w:color w:val="000000"/>
        </w:rPr>
        <w:t>Date:</w:t>
      </w:r>
    </w:p>
    <w:p w14:paraId="57348934" w14:textId="77777777" w:rsidR="001B227C" w:rsidRDefault="001B227C" w:rsidP="001B227C"/>
    <w:p w14:paraId="15807A5E" w14:textId="77777777" w:rsidR="001B227C" w:rsidRDefault="001B227C" w:rsidP="001B227C"/>
    <w:p w14:paraId="7CE31FE4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b/>
          <w:color w:val="000000"/>
        </w:rPr>
        <w:t>Approved</w:t>
      </w:r>
      <w:r w:rsidRPr="00DC2B46">
        <w:rPr>
          <w:rFonts w:ascii="Arial" w:hAnsi="Arial" w:cs="Arial"/>
          <w:b/>
          <w:color w:val="000000"/>
        </w:rPr>
        <w:t xml:space="preserve"> by:</w:t>
      </w:r>
    </w:p>
    <w:p w14:paraId="304B736D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color w:val="000000"/>
        </w:rPr>
      </w:pPr>
    </w:p>
    <w:p w14:paraId="5997F157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color w:val="000000"/>
        </w:rPr>
      </w:pPr>
      <w:r w:rsidRPr="00DC2B46">
        <w:rPr>
          <w:rFonts w:ascii="Arial" w:hAnsi="Arial" w:cs="Arial"/>
          <w:color w:val="000000"/>
        </w:rPr>
        <w:t>___________________________</w:t>
      </w:r>
    </w:p>
    <w:p w14:paraId="35128128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b/>
          <w:bCs/>
          <w:color w:val="000000"/>
        </w:rPr>
      </w:pPr>
      <w:r w:rsidRPr="00DC2B46">
        <w:rPr>
          <w:rFonts w:ascii="Arial" w:hAnsi="Arial" w:cs="Arial"/>
          <w:b/>
          <w:bCs/>
          <w:color w:val="000000"/>
        </w:rPr>
        <w:t xml:space="preserve">Name Surname </w:t>
      </w:r>
    </w:p>
    <w:p w14:paraId="21F19A40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Designation </w:t>
      </w:r>
    </w:p>
    <w:p w14:paraId="4CB73E00" w14:textId="77777777" w:rsidR="00CA5A72" w:rsidRPr="001B227C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color w:val="000000"/>
        </w:rPr>
      </w:pPr>
      <w:r w:rsidRPr="00DC2B46">
        <w:rPr>
          <w:rFonts w:ascii="Arial" w:hAnsi="Arial" w:cs="Arial"/>
          <w:color w:val="000000"/>
        </w:rPr>
        <w:t>Date:</w:t>
      </w:r>
    </w:p>
    <w:sectPr w:rsidR="00CA5A72" w:rsidRPr="001B227C" w:rsidSect="00653E2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899" w:h="16838"/>
      <w:pgMar w:top="2080" w:right="1099" w:bottom="900" w:left="720" w:header="648" w:footer="2412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0F5FDF" w14:textId="77777777" w:rsidR="0051447E" w:rsidRDefault="0051447E">
      <w:r>
        <w:separator/>
      </w:r>
    </w:p>
  </w:endnote>
  <w:endnote w:type="continuationSeparator" w:id="0">
    <w:p w14:paraId="14D34431" w14:textId="77777777" w:rsidR="0051447E" w:rsidRDefault="005144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PMingLiU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B87FB3" w14:textId="77777777" w:rsidR="007D06B6" w:rsidRDefault="007D06B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8B5A86" w14:textId="5FCD21A6" w:rsidR="008A7092" w:rsidRDefault="007D06B6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30BE2C6A" wp14:editId="1A44E335">
              <wp:simplePos x="0" y="0"/>
              <wp:positionH relativeFrom="column">
                <wp:posOffset>5280660</wp:posOffset>
              </wp:positionH>
              <wp:positionV relativeFrom="paragraph">
                <wp:posOffset>-127000</wp:posOffset>
              </wp:positionV>
              <wp:extent cx="1370330" cy="915670"/>
              <wp:effectExtent l="0" t="0" r="0" b="0"/>
              <wp:wrapNone/>
              <wp:docPr id="23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0330" cy="91567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6870C63F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TSHWANE OFFICE</w:t>
                          </w:r>
                        </w:p>
                        <w:p w14:paraId="497243D1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1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st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Block G, </w:t>
                          </w:r>
                        </w:p>
                        <w:p w14:paraId="3FA0761A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333 Grosvenor Street, Hatfield Gardens, Hatfield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012 430 2359</w:t>
                          </w:r>
                        </w:p>
                        <w:p w14:paraId="09DFA0BC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012 323 4205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0BE2C6A"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27" type="#_x0000_t202" style="position:absolute;margin-left:415.8pt;margin-top:-10pt;width:107.9pt;height:72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" fillcolor="window" stroked="f">
              <v:textbox inset="3mm,2.5mm">
                <w:txbxContent>
                  <w:p w14:paraId="6870C63F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TSHWANE OFFICE</w:t>
                    </w:r>
                  </w:p>
                  <w:p w14:paraId="497243D1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1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st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Block G, </w:t>
                    </w:r>
                  </w:p>
                  <w:p w14:paraId="3FA0761A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333 Grosvenor Street, Hatfield Gardens, Hatfield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012 430 2359</w:t>
                    </w:r>
                  </w:p>
                  <w:p w14:paraId="09DFA0BC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012 323 4205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ABABF05" wp14:editId="64367ACD">
              <wp:simplePos x="0" y="0"/>
              <wp:positionH relativeFrom="column">
                <wp:posOffset>3970020</wp:posOffset>
              </wp:positionH>
              <wp:positionV relativeFrom="paragraph">
                <wp:posOffset>-126365</wp:posOffset>
              </wp:positionV>
              <wp:extent cx="1235075" cy="773430"/>
              <wp:effectExtent l="0" t="0" r="0" b="0"/>
              <wp:wrapNone/>
              <wp:docPr id="22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734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4A3F729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WEST RAND OFFICE</w:t>
                          </w:r>
                        </w:p>
                        <w:p w14:paraId="614DBF5A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23 Eloff Street, Krugersdorp, 1739</w:t>
                          </w:r>
                        </w:p>
                        <w:p w14:paraId="7EB2C944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BF0CD6">
                              <w:rPr>
                                <w:rFonts w:ascii="Arial" w:hAnsi="Arial" w:cs="Arial"/>
                                <w:color w:val="000000"/>
                                <w:sz w:val="14"/>
                                <w:szCs w:val="14"/>
                                <w:shd w:val="clear" w:color="auto" w:fill="FFFFFF"/>
                              </w:rPr>
                              <w:t>011 950 9870</w:t>
                            </w:r>
                          </w:hyperlink>
                        </w:p>
                        <w:p w14:paraId="2BE03349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011 950 9886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ABABF05" id="Text Box 22" o:spid="_x0000_s1028" type="#_x0000_t202" style="position:absolute;margin-left:312.6pt;margin-top:-9.95pt;width:97.25pt;height:60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" fillcolor="window" stroked="f">
              <v:textbox inset="3mm,2.5mm">
                <w:txbxContent>
                  <w:p w14:paraId="44A3F729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WEST RAND OFFICE</w:t>
                    </w:r>
                  </w:p>
                  <w:p w14:paraId="614DBF5A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23 Eloff Street, Krugersdorp, 1739</w:t>
                    </w:r>
                  </w:p>
                  <w:p w14:paraId="7EB2C944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BF0CD6"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shd w:val="clear" w:color="auto" w:fill="FFFFFF"/>
                        </w:rPr>
                        <w:t>011 950 9870</w:t>
                      </w:r>
                    </w:hyperlink>
                  </w:p>
                  <w:p w14:paraId="2BE03349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011 950 9886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93ED47F" wp14:editId="46766168">
              <wp:simplePos x="0" y="0"/>
              <wp:positionH relativeFrom="column">
                <wp:posOffset>2619375</wp:posOffset>
              </wp:positionH>
              <wp:positionV relativeFrom="paragraph">
                <wp:posOffset>-126365</wp:posOffset>
              </wp:positionV>
              <wp:extent cx="1235075" cy="735330"/>
              <wp:effectExtent l="0" t="0" r="0" b="0"/>
              <wp:wrapNone/>
              <wp:docPr id="21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35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7D22ADDA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SEDIBENG OFFICE</w:t>
                          </w:r>
                        </w:p>
                        <w:p w14:paraId="36749209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36 Merriman Avenue,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Vereeniging, 1930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 016 910 1200</w:t>
                          </w:r>
                        </w:p>
                        <w:p w14:paraId="31133744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016 910 1216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93ED47F" id="Text Box 21" o:spid="_x0000_s1029" type="#_x0000_t202" style="position:absolute;margin-left:206.25pt;margin-top:-9.95pt;width:97.25pt;height:57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" fillcolor="window" stroked="f">
              <v:textbox inset="3mm,2.5mm">
                <w:txbxContent>
                  <w:p w14:paraId="7D22ADDA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SEDIBENG OFFICE</w:t>
                    </w:r>
                  </w:p>
                  <w:p w14:paraId="36749209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36 Merriman Avenue,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Vereeniging, 1930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 016 910 1200</w:t>
                    </w:r>
                  </w:p>
                  <w:p w14:paraId="31133744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016 910 1216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A6AD006" wp14:editId="48016054">
              <wp:simplePos x="0" y="0"/>
              <wp:positionH relativeFrom="column">
                <wp:posOffset>1261745</wp:posOffset>
              </wp:positionH>
              <wp:positionV relativeFrom="paragraph">
                <wp:posOffset>-126365</wp:posOffset>
              </wp:positionV>
              <wp:extent cx="1377950" cy="815340"/>
              <wp:effectExtent l="0" t="0" r="0" b="0"/>
              <wp:wrapNone/>
              <wp:docPr id="2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7950" cy="81534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1C7CF064" w14:textId="77777777" w:rsidR="008A7092" w:rsidRPr="00D767BC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767BC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EKURHULENI OFFICE</w:t>
                          </w:r>
                        </w:p>
                        <w:p w14:paraId="001EDD56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Ground Floor,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188 Victoria Street, Germiston, 1400</w:t>
                          </w:r>
                        </w:p>
                        <w:p w14:paraId="3B1DD7C7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011 776 9079</w:t>
                          </w:r>
                        </w:p>
                        <w:p w14:paraId="02EBB53B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011 827 2886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A6AD006" id="Text Box 20" o:spid="_x0000_s1030" type="#_x0000_t202" style="position:absolute;margin-left:99.35pt;margin-top:-9.95pt;width:108.5pt;height:64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" fillcolor="window" stroked="f">
              <v:textbox inset="3mm,2.5mm">
                <w:txbxContent>
                  <w:p w14:paraId="1C7CF064" w14:textId="77777777" w:rsidR="008A7092" w:rsidRPr="00D767BC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D767BC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EKURHULENI OFFICE</w:t>
                    </w:r>
                  </w:p>
                  <w:p w14:paraId="001EDD56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Ground Floor,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188 Victoria Street, Germiston, 1400</w:t>
                    </w:r>
                  </w:p>
                  <w:p w14:paraId="3B1DD7C7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011 776 9079</w:t>
                    </w:r>
                  </w:p>
                  <w:p w14:paraId="02EBB53B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011 827 2886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EBB3F63" wp14:editId="49492BCB">
              <wp:simplePos x="0" y="0"/>
              <wp:positionH relativeFrom="column">
                <wp:posOffset>-113030</wp:posOffset>
              </wp:positionH>
              <wp:positionV relativeFrom="paragraph">
                <wp:posOffset>678815</wp:posOffset>
              </wp:positionV>
              <wp:extent cx="6330950" cy="354330"/>
              <wp:effectExtent l="0" t="0" r="0" b="0"/>
              <wp:wrapNone/>
              <wp:docPr id="19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6330950" cy="354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7DC10BDE" w14:textId="77777777" w:rsidR="008A7092" w:rsidRPr="00BF0CD6" w:rsidRDefault="008A7092" w:rsidP="008A7092">
                          <w:pPr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HEAD OFFICE</w:t>
                          </w:r>
                          <w:r w:rsidRPr="000F3E67"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ab/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6</w:t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124 Main Street, Johannesburg, 2107 | Telephone: 011 085 2001 | Fax: 011 388 4010 | Website: www.gep.co.za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EBB3F63" id="Text Box 19" o:spid="_x0000_s1031" type="#_x0000_t202" style="position:absolute;margin-left:-8.9pt;margin-top:53.45pt;width:498.5pt;height:27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" fillcolor="window" stroked="f">
              <v:textbox inset="3mm,2.5mm">
                <w:txbxContent>
                  <w:p w14:paraId="7DC10BDE" w14:textId="77777777" w:rsidR="008A7092" w:rsidRPr="00BF0CD6" w:rsidRDefault="008A7092" w:rsidP="008A7092">
                    <w:pPr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HEAD OFFICE</w:t>
                    </w:r>
                    <w:r w:rsidRPr="000F3E67"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ab/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6</w:t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th</w:t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124 Main Street, Johannesburg, 2107 | Telephone: 011 085 2001 | Fax: 011 388 4010 | Website: www.gep.co.za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607B7E32" wp14:editId="4603C662">
              <wp:simplePos x="0" y="0"/>
              <wp:positionH relativeFrom="column">
                <wp:posOffset>-109220</wp:posOffset>
              </wp:positionH>
              <wp:positionV relativeFrom="paragraph">
                <wp:posOffset>921385</wp:posOffset>
              </wp:positionV>
              <wp:extent cx="5073015" cy="716280"/>
              <wp:effectExtent l="0" t="0" r="0" b="635"/>
              <wp:wrapNone/>
              <wp:docPr id="18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73015" cy="716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1B61D7E" w14:textId="77777777" w:rsidR="00BD118A" w:rsidRPr="00D115D7" w:rsidRDefault="00BD118A" w:rsidP="00BD118A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</w:rPr>
                            <w:t>BOARD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 xml:space="preserve">     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ab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L Mphahlele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(Chairperson),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P Mangcu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(Deputy Chairperson), </w:t>
                          </w:r>
                        </w:p>
                        <w:p w14:paraId="322A24A4" w14:textId="77777777" w:rsidR="007D06B6" w:rsidRDefault="00BD118A" w:rsidP="00BD118A">
                          <w:pPr>
                            <w:ind w:left="1134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.</w:t>
                          </w: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S Zamxaka</w:t>
                          </w:r>
                          <w:r w:rsidRPr="004F769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 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(Chief Executive Officer), </w:t>
                          </w:r>
                          <w:r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Huruma Bantfu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(Company Secretariat),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Ms. D Maithufi, Mr. L Marincowitz, Mr. K Mogotsi, Ms. B Mahlutshana,</w:t>
                          </w:r>
                        </w:p>
                        <w:p w14:paraId="52965432" w14:textId="1361ED19" w:rsidR="00BD118A" w:rsidRPr="006A3B9F" w:rsidRDefault="007D06B6" w:rsidP="007D06B6">
                          <w:pPr>
                            <w:rPr>
                              <w:szCs w:val="13"/>
                            </w:rPr>
                          </w:pP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                           </w:t>
                          </w:r>
                          <w:r w:rsidR="00BD118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Mr.</w:t>
                          </w:r>
                          <w:r w:rsidR="00BD118A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="00BD118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T Rasenyalo, M</w:t>
                          </w:r>
                          <w:r w:rsidR="00BD118A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</w:t>
                          </w:r>
                          <w:r w:rsidR="00BD118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. </w:t>
                          </w:r>
                          <w:r w:rsidR="00BD118A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S Mkhize</w:t>
                          </w:r>
                          <w:r w:rsidR="00BD118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</w:t>
                          </w:r>
                          <w:r w:rsidR="00BD118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Ms. D Maphanzela</w:t>
                          </w:r>
                        </w:p>
                        <w:p w14:paraId="6C28F1CE" w14:textId="77777777" w:rsidR="00653E2C" w:rsidRPr="002B4CBB" w:rsidRDefault="00653E2C" w:rsidP="002B4CBB">
                          <w:pPr>
                            <w:rPr>
                              <w:szCs w:val="13"/>
                            </w:rPr>
                          </w:pP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07B7E32"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32" type="#_x0000_t202" style="position:absolute;margin-left:-8.6pt;margin-top:72.55pt;width:399.45pt;height:56.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" filled="f" stroked="f">
              <v:textbox inset="3mm,2.5mm">
                <w:txbxContent>
                  <w:p w14:paraId="51B61D7E" w14:textId="77777777" w:rsidR="00BD118A" w:rsidRPr="00D115D7" w:rsidRDefault="00BD118A" w:rsidP="00BD118A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</w:rPr>
                      <w:t>BOARD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ab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L Mphahlele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(Chairperson),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P Mangcu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(Deputy Chairperson), </w:t>
                    </w:r>
                  </w:p>
                  <w:p w14:paraId="322A24A4" w14:textId="77777777" w:rsidR="007D06B6" w:rsidRDefault="00BD118A" w:rsidP="00BD118A">
                    <w:pPr>
                      <w:ind w:left="1134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.</w:t>
                    </w: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S Zamxaka</w:t>
                    </w:r>
                    <w:r w:rsidRPr="004F769C">
                      <w:rPr>
                        <w:rFonts w:ascii="Arial" w:hAnsi="Arial" w:cs="Arial"/>
                        <w:sz w:val="14"/>
                        <w:szCs w:val="14"/>
                      </w:rPr>
                      <w:t> 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(Chief Executive Officer), </w:t>
                    </w:r>
                    <w:r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Huruma Bantfu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(Company Secretariat),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Ms. D Maithufi, Mr. L Marincowitz, Mr. K Mogotsi, Ms. B Mahlutshana,</w:t>
                    </w:r>
                  </w:p>
                  <w:p w14:paraId="52965432" w14:textId="1361ED19" w:rsidR="00BD118A" w:rsidRPr="006A3B9F" w:rsidRDefault="007D06B6" w:rsidP="007D06B6">
                    <w:pPr>
                      <w:rPr>
                        <w:szCs w:val="13"/>
                      </w:rPr>
                    </w:pP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                           </w:t>
                    </w:r>
                    <w:r w:rsidR="00BD118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Mr.</w:t>
                    </w:r>
                    <w:r w:rsidR="00BD118A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="00BD118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T Rasenyalo, M</w:t>
                    </w:r>
                    <w:r w:rsidR="00BD118A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</w:t>
                    </w:r>
                    <w:r w:rsidR="00BD118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. </w:t>
                    </w:r>
                    <w:r w:rsidR="00BD118A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S Mkhize</w:t>
                    </w:r>
                    <w:r w:rsidR="00BD118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, </w:t>
                    </w:r>
                    <w:r w:rsidR="00BD118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Ms. D Maphanzela</w:t>
                    </w:r>
                  </w:p>
                  <w:p w14:paraId="6C28F1CE" w14:textId="77777777" w:rsidR="00653E2C" w:rsidRPr="002B4CBB" w:rsidRDefault="00653E2C" w:rsidP="002B4CBB">
                    <w:pPr>
                      <w:rPr>
                        <w:szCs w:val="13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CA53E12" wp14:editId="425D7949">
              <wp:simplePos x="0" y="0"/>
              <wp:positionH relativeFrom="column">
                <wp:posOffset>-100330</wp:posOffset>
              </wp:positionH>
              <wp:positionV relativeFrom="paragraph">
                <wp:posOffset>-126365</wp:posOffset>
              </wp:positionV>
              <wp:extent cx="1368425" cy="862330"/>
              <wp:effectExtent l="0" t="0" r="0" b="0"/>
              <wp:wrapNone/>
              <wp:docPr id="17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68425" cy="862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701F64EA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JOHANNESBURG OFFICE</w:t>
                          </w:r>
                        </w:p>
                        <w:p w14:paraId="7F6F5A91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7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 xml:space="preserve"> Floor, 124 Main Street, Johannesburg, 2107</w:t>
                          </w:r>
                        </w:p>
                        <w:p w14:paraId="6DF26CBA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Telephone: 011 085 2002</w:t>
                          </w:r>
                        </w:p>
                        <w:p w14:paraId="084205BF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Fax: 011 834 6702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CA53E12" id="Text Box 17" o:spid="_x0000_s1033" type="#_x0000_t202" style="position:absolute;margin-left:-7.9pt;margin-top:-9.95pt;width:107.75pt;height:67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" fillcolor="window" stroked="f">
              <v:textbox inset="3mm,2.5mm">
                <w:txbxContent>
                  <w:p w14:paraId="701F64EA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JOHANNESBURG OFFICE</w:t>
                    </w:r>
                  </w:p>
                  <w:p w14:paraId="7F6F5A91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7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  <w:vertAlign w:val="superscript"/>
                      </w:rPr>
                      <w:t>th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 xml:space="preserve"> Floor, 124 Main Street, Johannesburg, 2107</w:t>
                    </w:r>
                  </w:p>
                  <w:p w14:paraId="6DF26CBA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Telephone: 011 085 2002</w:t>
                    </w:r>
                  </w:p>
                  <w:p w14:paraId="084205BF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Fax: 011 834 6702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7216" behindDoc="1" locked="0" layoutInCell="1" allowOverlap="1" wp14:anchorId="6A4B26AE" wp14:editId="29FAC70C">
          <wp:simplePos x="0" y="0"/>
          <wp:positionH relativeFrom="column">
            <wp:posOffset>4680585</wp:posOffset>
          </wp:positionH>
          <wp:positionV relativeFrom="paragraph">
            <wp:posOffset>910590</wp:posOffset>
          </wp:positionV>
          <wp:extent cx="2125980" cy="860425"/>
          <wp:effectExtent l="0" t="0" r="0" b="0"/>
          <wp:wrapNone/>
          <wp:docPr id="16" name="Picture 16" descr="Letterhead 28092016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Letterhead 28092016-0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175" t="58382"/>
                  <a:stretch>
                    <a:fillRect/>
                  </a:stretch>
                </pic:blipFill>
                <pic:spPr bwMode="auto">
                  <a:xfrm>
                    <a:off x="0" y="0"/>
                    <a:ext cx="2125980" cy="860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996D0F" w14:textId="450E23D6" w:rsidR="009D478D" w:rsidRPr="00A252C8" w:rsidRDefault="007D06B6" w:rsidP="00274D7F">
    <w:pPr>
      <w:pStyle w:val="Footer"/>
      <w:tabs>
        <w:tab w:val="clear" w:pos="4320"/>
        <w:tab w:val="clear" w:pos="8640"/>
        <w:tab w:val="left" w:pos="9923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62062CD5" wp14:editId="7680C4E3">
              <wp:simplePos x="0" y="0"/>
              <wp:positionH relativeFrom="column">
                <wp:posOffset>1252855</wp:posOffset>
              </wp:positionH>
              <wp:positionV relativeFrom="paragraph">
                <wp:posOffset>-122555</wp:posOffset>
              </wp:positionV>
              <wp:extent cx="1377950" cy="815340"/>
              <wp:effectExtent l="0" t="0" r="0" b="0"/>
              <wp:wrapNone/>
              <wp:docPr id="9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7950" cy="81534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9CE9F10" w14:textId="77777777" w:rsidR="00D115D7" w:rsidRPr="00D767BC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767BC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EKURHULENI OFFICE</w:t>
                          </w:r>
                        </w:p>
                        <w:p w14:paraId="16B91456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Ground Floor,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188 Victoria Street, Germiston, 1400</w:t>
                          </w:r>
                        </w:p>
                        <w:p w14:paraId="554DF3D1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011 776 9079</w:t>
                          </w:r>
                        </w:p>
                        <w:p w14:paraId="2A8F8B31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011 827 2886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2062CD5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35" type="#_x0000_t202" style="position:absolute;margin-left:98.65pt;margin-top:-9.65pt;width:108.5pt;height:64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" fillcolor="window" stroked="f">
              <v:textbox inset="3mm,2.5mm">
                <w:txbxContent>
                  <w:p w14:paraId="49CE9F10" w14:textId="77777777" w:rsidR="00D115D7" w:rsidRPr="00D767BC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D767BC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EKURHULENI OFFICE</w:t>
                    </w:r>
                  </w:p>
                  <w:p w14:paraId="16B91456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Ground Floor,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188 Victoria Street, Germiston, 1400</w:t>
                    </w:r>
                  </w:p>
                  <w:p w14:paraId="554DF3D1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011 776 9079</w:t>
                    </w:r>
                  </w:p>
                  <w:p w14:paraId="2A8F8B31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011 827 2886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21F2C87D" wp14:editId="745D4279">
              <wp:simplePos x="0" y="0"/>
              <wp:positionH relativeFrom="column">
                <wp:posOffset>-96520</wp:posOffset>
              </wp:positionH>
              <wp:positionV relativeFrom="paragraph">
                <wp:posOffset>-122555</wp:posOffset>
              </wp:positionV>
              <wp:extent cx="1368425" cy="862330"/>
              <wp:effectExtent l="0" t="0" r="0" b="0"/>
              <wp:wrapNone/>
              <wp:docPr id="8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68425" cy="862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0A173520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JOHANNESBURG OFFICE</w:t>
                          </w:r>
                        </w:p>
                        <w:p w14:paraId="375DBB88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7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 xml:space="preserve"> Floor, 124 Main Street, Johannesburg, 2107</w:t>
                          </w:r>
                        </w:p>
                        <w:p w14:paraId="21F01F02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Telephone: 011 085 2002</w:t>
                          </w:r>
                        </w:p>
                        <w:p w14:paraId="13E257F6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Fax: 011 834 6702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1F2C87D" id="Text Box 8" o:spid="_x0000_s1036" type="#_x0000_t202" style="position:absolute;margin-left:-7.6pt;margin-top:-9.65pt;width:107.75pt;height:67.9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" fillcolor="window" stroked="f">
              <v:textbox inset="3mm,2.5mm">
                <w:txbxContent>
                  <w:p w14:paraId="0A173520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JOHANNESBURG OFFICE</w:t>
                    </w:r>
                  </w:p>
                  <w:p w14:paraId="375DBB88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7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  <w:vertAlign w:val="superscript"/>
                      </w:rPr>
                      <w:t>th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 xml:space="preserve"> Floor, 124 Main Street, Johannesburg, 2107</w:t>
                    </w:r>
                  </w:p>
                  <w:p w14:paraId="21F01F02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Telephone: 011 085 2002</w:t>
                    </w:r>
                  </w:p>
                  <w:p w14:paraId="13E257F6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Fax: 011 834 6702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7A022678" wp14:editId="0FEEE290">
              <wp:simplePos x="0" y="0"/>
              <wp:positionH relativeFrom="column">
                <wp:posOffset>3987800</wp:posOffset>
              </wp:positionH>
              <wp:positionV relativeFrom="paragraph">
                <wp:posOffset>-122555</wp:posOffset>
              </wp:positionV>
              <wp:extent cx="1235075" cy="773430"/>
              <wp:effectExtent l="0" t="0" r="0" b="0"/>
              <wp:wrapNone/>
              <wp:docPr id="7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734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7815486A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WEST RAND OFFICE</w:t>
                          </w:r>
                        </w:p>
                        <w:p w14:paraId="6387F3EE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23 Eloff Street, Krugersdorp, 1739</w:t>
                          </w:r>
                        </w:p>
                        <w:p w14:paraId="71A5E12D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D115D7">
                              <w:rPr>
                                <w:rStyle w:val="Hyperlink"/>
                                <w:rFonts w:ascii="Arial" w:hAnsi="Arial" w:cs="Arial"/>
                                <w:color w:val="000000"/>
                                <w:sz w:val="14"/>
                                <w:szCs w:val="14"/>
                                <w:u w:val="none"/>
                                <w:shd w:val="clear" w:color="auto" w:fill="FFFFFF"/>
                              </w:rPr>
                              <w:t>011 950 9870</w:t>
                            </w:r>
                          </w:hyperlink>
                        </w:p>
                        <w:p w14:paraId="03BC74E3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011 950 9886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A022678" id="Text Box 7" o:spid="_x0000_s1037" type="#_x0000_t202" style="position:absolute;margin-left:314pt;margin-top:-9.65pt;width:97.25pt;height:60.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" fillcolor="window" stroked="f">
              <v:textbox inset="3mm,2.5mm">
                <w:txbxContent>
                  <w:p w14:paraId="7815486A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WEST RAND OFFICE</w:t>
                    </w:r>
                  </w:p>
                  <w:p w14:paraId="6387F3EE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23 Eloff Street, Krugersdorp, 1739</w:t>
                    </w:r>
                  </w:p>
                  <w:p w14:paraId="71A5E12D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D115D7">
                        <w:rPr>
                          <w:rStyle w:val="Hyperlink"/>
                          <w:rFonts w:ascii="Arial" w:hAnsi="Arial" w:cs="Arial"/>
                          <w:color w:val="000000"/>
                          <w:sz w:val="14"/>
                          <w:szCs w:val="14"/>
                          <w:u w:val="none"/>
                          <w:shd w:val="clear" w:color="auto" w:fill="FFFFFF"/>
                        </w:rPr>
                        <w:t>011 950 9870</w:t>
                      </w:r>
                    </w:hyperlink>
                  </w:p>
                  <w:p w14:paraId="03BC74E3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011 950 9886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3F8AB93D" wp14:editId="5F63FA94">
              <wp:simplePos x="0" y="0"/>
              <wp:positionH relativeFrom="column">
                <wp:posOffset>2630805</wp:posOffset>
              </wp:positionH>
              <wp:positionV relativeFrom="paragraph">
                <wp:posOffset>-122555</wp:posOffset>
              </wp:positionV>
              <wp:extent cx="1235075" cy="735330"/>
              <wp:effectExtent l="0" t="0" r="0" b="0"/>
              <wp:wrapNone/>
              <wp:docPr id="6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35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04C6970F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SEDIBENG OFFICE</w:t>
                          </w:r>
                        </w:p>
                        <w:p w14:paraId="519DBF3D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36 Merriman Avenue,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Vereeniging, 1930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 016 910 1200</w:t>
                          </w:r>
                        </w:p>
                        <w:p w14:paraId="2BBE681E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016 910 1216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F8AB93D" id="Text Box 6" o:spid="_x0000_s1038" type="#_x0000_t202" style="position:absolute;margin-left:207.15pt;margin-top:-9.65pt;width:97.25pt;height:57.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" fillcolor="window" stroked="f">
              <v:textbox inset="3mm,2.5mm">
                <w:txbxContent>
                  <w:p w14:paraId="04C6970F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SEDIBENG OFFICE</w:t>
                    </w:r>
                  </w:p>
                  <w:p w14:paraId="519DBF3D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36 Merriman Avenue,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Vereeniging, 1930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 016 910 1200</w:t>
                    </w:r>
                  </w:p>
                  <w:p w14:paraId="2BBE681E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016 910 1216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47F12583" wp14:editId="62D4B351">
              <wp:simplePos x="0" y="0"/>
              <wp:positionH relativeFrom="column">
                <wp:posOffset>5288280</wp:posOffset>
              </wp:positionH>
              <wp:positionV relativeFrom="paragraph">
                <wp:posOffset>-127635</wp:posOffset>
              </wp:positionV>
              <wp:extent cx="1378585" cy="915670"/>
              <wp:effectExtent l="0" t="0" r="0" b="0"/>
              <wp:wrapNone/>
              <wp:docPr id="5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8585" cy="91567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070D017E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TSHWANE OFFICE</w:t>
                          </w:r>
                        </w:p>
                        <w:p w14:paraId="18FEE3DE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1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st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Block G, </w:t>
                          </w:r>
                        </w:p>
                        <w:p w14:paraId="05786BC2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333 Grosvenor Street, Hatfield Gardens, Hatfield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012 430 2359</w:t>
                          </w:r>
                        </w:p>
                        <w:p w14:paraId="77CA961D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012 323 4205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7F12583" id="Text Box 5" o:spid="_x0000_s1039" type="#_x0000_t202" style="position:absolute;margin-left:416.4pt;margin-top:-10.05pt;width:108.55pt;height:72.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" fillcolor="window" stroked="f">
              <v:textbox inset="3mm,2.5mm">
                <w:txbxContent>
                  <w:p w14:paraId="070D017E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TSHWANE OFFICE</w:t>
                    </w:r>
                  </w:p>
                  <w:p w14:paraId="18FEE3DE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1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st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Block G, </w:t>
                    </w:r>
                  </w:p>
                  <w:p w14:paraId="05786BC2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333 Grosvenor Street, Hatfield Gardens, Hatfield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012 430 2359</w:t>
                    </w:r>
                  </w:p>
                  <w:p w14:paraId="77CA961D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012 323 4205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938EFF4" wp14:editId="65A3CADF">
              <wp:simplePos x="0" y="0"/>
              <wp:positionH relativeFrom="column">
                <wp:posOffset>-102870</wp:posOffset>
              </wp:positionH>
              <wp:positionV relativeFrom="paragraph">
                <wp:posOffset>673735</wp:posOffset>
              </wp:positionV>
              <wp:extent cx="6330950" cy="354330"/>
              <wp:effectExtent l="1905" t="0" r="1270" b="635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30950" cy="354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B4E4E1B" w14:textId="50C9D662" w:rsidR="00D115D7" w:rsidRPr="00D115D7" w:rsidRDefault="00D115D7" w:rsidP="00D115D7">
                          <w:pPr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HEAD OFFICE</w:t>
                          </w:r>
                          <w:r w:rsidRPr="000F3E67"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ab/>
                            <w:t>6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124 Main Street, Johannesburg, </w:t>
                          </w:r>
                          <w:r w:rsidR="007D06B6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2107 |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Telephone: 011 085 </w:t>
                          </w:r>
                          <w:r w:rsidR="007D06B6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2001 | Fax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: 011 388 </w:t>
                          </w:r>
                          <w:r w:rsidR="007D06B6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4010 |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 Website: www.gep.co.za</w:t>
                          </w: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938EFF4" id="Text Box 4" o:spid="_x0000_s1040" type="#_x0000_t202" style="position:absolute;margin-left:-8.1pt;margin-top:53.05pt;width:498.5pt;height:27.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" filled="f" stroked="f">
              <v:textbox inset="3mm,2.5mm">
                <w:txbxContent>
                  <w:p w14:paraId="0B4E4E1B" w14:textId="50C9D662" w:rsidR="00D115D7" w:rsidRPr="00D115D7" w:rsidRDefault="00D115D7" w:rsidP="00D115D7">
                    <w:pPr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HEAD OFFICE</w:t>
                    </w:r>
                    <w:r w:rsidRPr="000F3E67"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ab/>
                      <w:t>6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th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124 Main Street, Johannesburg, </w:t>
                    </w:r>
                    <w:r w:rsidR="007D06B6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2107 |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Telephone: 011 085 </w:t>
                    </w:r>
                    <w:r w:rsidR="007D06B6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2001 | Fax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: 011 388 </w:t>
                    </w:r>
                    <w:r w:rsidR="007D06B6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4010 |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 Website: www.gep.co.za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85A238D" wp14:editId="66E0BD47">
              <wp:simplePos x="0" y="0"/>
              <wp:positionH relativeFrom="column">
                <wp:posOffset>-109220</wp:posOffset>
              </wp:positionH>
              <wp:positionV relativeFrom="paragraph">
                <wp:posOffset>921385</wp:posOffset>
              </wp:positionV>
              <wp:extent cx="5073015" cy="716280"/>
              <wp:effectExtent l="0" t="0" r="0" b="635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73015" cy="716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D3C92D7" w14:textId="77777777" w:rsidR="00BD118A" w:rsidRPr="00D115D7" w:rsidRDefault="00BD118A" w:rsidP="00BD118A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</w:rPr>
                            <w:t>BOARD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 xml:space="preserve">     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ab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L Mphahlele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(Chairperson),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P Mangcu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(Deputy Chairperson), </w:t>
                          </w:r>
                        </w:p>
                        <w:p w14:paraId="4E3FCC04" w14:textId="77777777" w:rsidR="007D06B6" w:rsidRDefault="00BD118A" w:rsidP="00BD118A">
                          <w:pPr>
                            <w:ind w:left="1134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.</w:t>
                          </w: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S Zamxaka</w:t>
                          </w:r>
                          <w:r w:rsidRPr="004F769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 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(Chief Executive Officer), </w:t>
                          </w:r>
                          <w:r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Huruma Bantfu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(Company Secretariat),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Ms. D Maithufi, Mr. L Marincowitz, Mr. K Mogotsi, Ms. B Mahlutshana,</w:t>
                          </w:r>
                        </w:p>
                        <w:p w14:paraId="27DA1B6C" w14:textId="3208B704" w:rsidR="00BD118A" w:rsidRPr="006A3B9F" w:rsidRDefault="007D06B6" w:rsidP="007D06B6">
                          <w:pPr>
                            <w:rPr>
                              <w:szCs w:val="13"/>
                            </w:rPr>
                          </w:pP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                           </w:t>
                          </w:r>
                          <w:r w:rsidR="00BD118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Mr.</w:t>
                          </w:r>
                          <w:r w:rsidR="00BD118A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="00BD118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T Rasenyalo, M</w:t>
                          </w:r>
                          <w:r w:rsidR="00BD118A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</w:t>
                          </w:r>
                          <w:r w:rsidR="00BD118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. </w:t>
                          </w:r>
                          <w:r w:rsidR="00BD118A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S Mkhize</w:t>
                          </w:r>
                          <w:r w:rsidR="00BD118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 Ms. D Maphanzela</w:t>
                          </w:r>
                        </w:p>
                        <w:p w14:paraId="755AC57D" w14:textId="77777777" w:rsidR="00D115D7" w:rsidRPr="002B4CBB" w:rsidRDefault="00D115D7" w:rsidP="002B4CBB">
                          <w:pPr>
                            <w:rPr>
                              <w:szCs w:val="13"/>
                            </w:rPr>
                          </w:pP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85A238D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41" type="#_x0000_t202" style="position:absolute;margin-left:-8.6pt;margin-top:72.55pt;width:399.45pt;height:56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" filled="f" stroked="f">
              <v:textbox inset="3mm,2.5mm">
                <w:txbxContent>
                  <w:p w14:paraId="4D3C92D7" w14:textId="77777777" w:rsidR="00BD118A" w:rsidRPr="00D115D7" w:rsidRDefault="00BD118A" w:rsidP="00BD118A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</w:rPr>
                      <w:t>BOARD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ab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L Mphahlele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(Chairperson),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P Mangcu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(Deputy Chairperson), </w:t>
                    </w:r>
                  </w:p>
                  <w:p w14:paraId="4E3FCC04" w14:textId="77777777" w:rsidR="007D06B6" w:rsidRDefault="00BD118A" w:rsidP="00BD118A">
                    <w:pPr>
                      <w:ind w:left="1134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.</w:t>
                    </w: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S Zamxaka</w:t>
                    </w:r>
                    <w:r w:rsidRPr="004F769C">
                      <w:rPr>
                        <w:rFonts w:ascii="Arial" w:hAnsi="Arial" w:cs="Arial"/>
                        <w:sz w:val="14"/>
                        <w:szCs w:val="14"/>
                      </w:rPr>
                      <w:t> 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(Chief Executive Officer), </w:t>
                    </w:r>
                    <w:r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Huruma Bantfu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(Company Secretariat),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Ms. D Maithufi, Mr. L Marincowitz, Mr. K Mogotsi, Ms. B Mahlutshana,</w:t>
                    </w:r>
                  </w:p>
                  <w:p w14:paraId="27DA1B6C" w14:textId="3208B704" w:rsidR="00BD118A" w:rsidRPr="006A3B9F" w:rsidRDefault="007D06B6" w:rsidP="007D06B6">
                    <w:pPr>
                      <w:rPr>
                        <w:szCs w:val="13"/>
                      </w:rPr>
                    </w:pP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                           </w:t>
                    </w:r>
                    <w:r w:rsidR="00BD118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Mr.</w:t>
                    </w:r>
                    <w:r w:rsidR="00BD118A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="00BD118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T Rasenyalo, M</w:t>
                    </w:r>
                    <w:r w:rsidR="00BD118A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</w:t>
                    </w:r>
                    <w:r w:rsidR="00BD118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. </w:t>
                    </w:r>
                    <w:r w:rsidR="00BD118A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S Mkhize</w:t>
                    </w:r>
                    <w:r w:rsidR="00BD118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 Ms. D Maphanzela</w:t>
                    </w:r>
                  </w:p>
                  <w:p w14:paraId="755AC57D" w14:textId="77777777" w:rsidR="00D115D7" w:rsidRPr="002B4CBB" w:rsidRDefault="00D115D7" w:rsidP="002B4CBB">
                    <w:pPr>
                      <w:rPr>
                        <w:szCs w:val="13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6192" behindDoc="1" locked="0" layoutInCell="1" allowOverlap="1" wp14:anchorId="6512D61A" wp14:editId="11652B09">
          <wp:simplePos x="0" y="0"/>
          <wp:positionH relativeFrom="column">
            <wp:posOffset>4771390</wp:posOffset>
          </wp:positionH>
          <wp:positionV relativeFrom="paragraph">
            <wp:posOffset>912495</wp:posOffset>
          </wp:positionV>
          <wp:extent cx="2125980" cy="860425"/>
          <wp:effectExtent l="0" t="0" r="0" b="0"/>
          <wp:wrapNone/>
          <wp:docPr id="2" name="Picture 15" descr="Letterhead 28092016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Letterhead 28092016-0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175" t="58382"/>
                  <a:stretch>
                    <a:fillRect/>
                  </a:stretch>
                </pic:blipFill>
                <pic:spPr bwMode="auto">
                  <a:xfrm>
                    <a:off x="0" y="0"/>
                    <a:ext cx="2125980" cy="860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5168" behindDoc="1" locked="0" layoutInCell="1" allowOverlap="1" wp14:anchorId="1EAC8348" wp14:editId="7000BA4F">
          <wp:simplePos x="0" y="0"/>
          <wp:positionH relativeFrom="column">
            <wp:posOffset>-4177665</wp:posOffset>
          </wp:positionH>
          <wp:positionV relativeFrom="paragraph">
            <wp:posOffset>1509395</wp:posOffset>
          </wp:positionV>
          <wp:extent cx="6964045" cy="1951990"/>
          <wp:effectExtent l="0" t="0" r="0" b="0"/>
          <wp:wrapNone/>
          <wp:docPr id="1" name="Picture 11" descr="../../../../../../Desktop/Letterhead%2028062016-02.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../../../../../../Desktop/Letterhead%2028062016-02.j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64045" cy="19519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5C1B29" w14:textId="77777777" w:rsidR="0051447E" w:rsidRDefault="0051447E">
      <w:r>
        <w:separator/>
      </w:r>
    </w:p>
  </w:footnote>
  <w:footnote w:type="continuationSeparator" w:id="0">
    <w:p w14:paraId="365370F8" w14:textId="77777777" w:rsidR="0051447E" w:rsidRDefault="005144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BEDF72" w14:textId="77777777" w:rsidR="009D478D" w:rsidRDefault="00000000">
    <w:pPr>
      <w:pStyle w:val="Header"/>
    </w:pPr>
    <w:r>
      <w:rPr>
        <w:szCs w:val="20"/>
        <w:lang w:val="en-ZA" w:eastAsia="en-ZA"/>
      </w:rPr>
      <w:pict w14:anchorId="35C5D17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54" type="#_x0000_t75" style="position:absolute;margin-left:0;margin-top:0;width:595.7pt;height:842.15pt;z-index:-251643904;mso-wrap-edited:f;mso-position-horizontal:center;mso-position-horizontal-relative:margin;mso-position-vertical:center;mso-position-vertical-relative:margin" wrapcoords="-27 0 -27 21580 21600 21580 21600 0 -27 0">
          <v:imagedata r:id="rId1" o:title="Letterhead-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03BED5" w14:textId="66381D7F" w:rsidR="009D478D" w:rsidRDefault="007D06B6" w:rsidP="005F64A5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48000" behindDoc="0" locked="0" layoutInCell="1" allowOverlap="1" wp14:anchorId="01020486" wp14:editId="69470FDA">
              <wp:simplePos x="0" y="0"/>
              <wp:positionH relativeFrom="column">
                <wp:posOffset>6754495</wp:posOffset>
              </wp:positionH>
              <wp:positionV relativeFrom="paragraph">
                <wp:posOffset>-452755</wp:posOffset>
              </wp:positionV>
              <wp:extent cx="342900" cy="887730"/>
              <wp:effectExtent l="0" t="0" r="0" b="0"/>
              <wp:wrapNone/>
              <wp:docPr id="29" name="Rectangl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88773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20BD4B4" id="Rectangle 29" o:spid="_x0000_s1026" style="position:absolute;margin-left:531.85pt;margin-top:-35.65pt;width:27pt;height:69.9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46976" behindDoc="1" locked="0" layoutInCell="1" allowOverlap="1" wp14:anchorId="45743BEE" wp14:editId="416716D2">
          <wp:simplePos x="0" y="0"/>
          <wp:positionH relativeFrom="column">
            <wp:posOffset>-20955</wp:posOffset>
          </wp:positionH>
          <wp:positionV relativeFrom="paragraph">
            <wp:posOffset>338455</wp:posOffset>
          </wp:positionV>
          <wp:extent cx="1318260" cy="234950"/>
          <wp:effectExtent l="0" t="0" r="0" b="0"/>
          <wp:wrapThrough wrapText="bothSides">
            <wp:wrapPolygon edited="0">
              <wp:start x="0" y="0"/>
              <wp:lineTo x="0" y="19265"/>
              <wp:lineTo x="21225" y="19265"/>
              <wp:lineTo x="21225" y="0"/>
              <wp:lineTo x="0" y="0"/>
            </wp:wrapPolygon>
          </wp:wrapThrough>
          <wp:docPr id="28" name="Picture 43" descr="Description: Description: Description: GEP-Letterhead-05042012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3" descr="Description: Description: Description: GEP-Letterhead-05042012-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827" t="6377" r="75935" b="91454"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2349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172BFC98" wp14:editId="2298A5D5">
              <wp:simplePos x="0" y="0"/>
              <wp:positionH relativeFrom="column">
                <wp:posOffset>6754495</wp:posOffset>
              </wp:positionH>
              <wp:positionV relativeFrom="paragraph">
                <wp:posOffset>842010</wp:posOffset>
              </wp:positionV>
              <wp:extent cx="342900" cy="9591040"/>
              <wp:effectExtent l="0" t="0" r="0" b="0"/>
              <wp:wrapNone/>
              <wp:docPr id="27" name="Rectangle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959104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B53E417" id="Rectangle 27" o:spid="_x0000_s1026" style="position:absolute;margin-left:531.85pt;margin-top:66.3pt;width:27pt;height:755.2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54144" behindDoc="1" locked="0" layoutInCell="1" allowOverlap="1" wp14:anchorId="0D861E13" wp14:editId="03235A7D">
          <wp:simplePos x="0" y="0"/>
          <wp:positionH relativeFrom="column">
            <wp:posOffset>4965065</wp:posOffset>
          </wp:positionH>
          <wp:positionV relativeFrom="paragraph">
            <wp:posOffset>-63500</wp:posOffset>
          </wp:positionV>
          <wp:extent cx="1588770" cy="984250"/>
          <wp:effectExtent l="0" t="0" r="0" b="0"/>
          <wp:wrapNone/>
          <wp:docPr id="26" name="Picture 9" descr="../../../../../../../Desktop/GEP%20Logo%20as%20Approved%2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../../../../../../../Desktop/GEP%20Logo%20as%20Approved%20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9842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2096" behindDoc="0" locked="0" layoutInCell="1" allowOverlap="1" wp14:anchorId="6D3C83FC" wp14:editId="6ED900B0">
              <wp:simplePos x="0" y="0"/>
              <wp:positionH relativeFrom="column">
                <wp:posOffset>-100965</wp:posOffset>
              </wp:positionH>
              <wp:positionV relativeFrom="paragraph">
                <wp:posOffset>628650</wp:posOffset>
              </wp:positionV>
              <wp:extent cx="3503295" cy="336550"/>
              <wp:effectExtent l="0" t="0" r="0" b="0"/>
              <wp:wrapThrough wrapText="bothSides">
                <wp:wrapPolygon edited="0">
                  <wp:start x="235" y="3668"/>
                  <wp:lineTo x="235" y="17117"/>
                  <wp:lineTo x="21259" y="17117"/>
                  <wp:lineTo x="21259" y="3668"/>
                  <wp:lineTo x="235" y="3668"/>
                </wp:wrapPolygon>
              </wp:wrapThrough>
              <wp:docPr id="25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03295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B3520D8" w14:textId="77777777" w:rsidR="009D478D" w:rsidRPr="00912E99" w:rsidRDefault="00140ED2" w:rsidP="00B96C98">
                          <w:pPr>
                            <w:rPr>
                              <w:rFonts w:ascii="Trebuchet MS" w:hAnsi="Trebuchet MS"/>
                              <w:color w:val="969493"/>
                              <w:sz w:val="17"/>
                              <w:szCs w:val="17"/>
                            </w:rPr>
                          </w:pPr>
                          <w:r w:rsidRPr="00140ED2">
                            <w:rPr>
                              <w:rFonts w:ascii="Trebuchet MS" w:hAnsi="Trebuchet MS" w:cs="Calibri"/>
                              <w:bCs/>
                              <w:i/>
                              <w:iCs/>
                              <w:color w:val="969493"/>
                              <w:sz w:val="17"/>
                              <w:szCs w:val="17"/>
                            </w:rPr>
                            <w:t>Growing Gauteng Together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3C83FC" id="_x0000_t202" coordsize="21600,21600" o:spt="202" path="m,l,21600r21600,l21600,xe">
              <v:stroke joinstyle="miter"/>
              <v:path gradientshapeok="t" o:connecttype="rect"/>
            </v:shapetype>
            <v:shape id="Text Box 25" o:spid="_x0000_s1026" type="#_x0000_t202" style="position:absolute;margin-left:-7.95pt;margin-top:49.5pt;width:275.85pt;height:26.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" filled="f" stroked="f">
              <v:textbox inset=",7.2pt,,7.2pt">
                <w:txbxContent>
                  <w:p w14:paraId="5B3520D8" w14:textId="77777777" w:rsidR="009D478D" w:rsidRPr="00912E99" w:rsidRDefault="00140ED2" w:rsidP="00B96C98">
                    <w:pPr>
                      <w:rPr>
                        <w:rFonts w:ascii="Trebuchet MS" w:hAnsi="Trebuchet MS"/>
                        <w:color w:val="969493"/>
                        <w:sz w:val="17"/>
                        <w:szCs w:val="17"/>
                      </w:rPr>
                    </w:pPr>
                    <w:r w:rsidRPr="00140ED2">
                      <w:rPr>
                        <w:rFonts w:ascii="Trebuchet MS" w:hAnsi="Trebuchet MS" w:cs="Calibri"/>
                        <w:bCs/>
                        <w:i/>
                        <w:iCs/>
                        <w:color w:val="969493"/>
                        <w:sz w:val="17"/>
                        <w:szCs w:val="17"/>
                      </w:rPr>
                      <w:t>Growing Gauteng Together</w:t>
                    </w:r>
                  </w:p>
                </w:txbxContent>
              </v:textbox>
              <w10:wrap type="through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9024" behindDoc="0" locked="0" layoutInCell="1" allowOverlap="1" wp14:anchorId="45A04685" wp14:editId="4572A584">
              <wp:simplePos x="0" y="0"/>
              <wp:positionH relativeFrom="column">
                <wp:posOffset>6754495</wp:posOffset>
              </wp:positionH>
              <wp:positionV relativeFrom="paragraph">
                <wp:posOffset>425450</wp:posOffset>
              </wp:positionV>
              <wp:extent cx="342900" cy="297180"/>
              <wp:effectExtent l="0" t="0" r="0" b="0"/>
              <wp:wrapNone/>
              <wp:docPr id="24" name="Rectangl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297180"/>
                      </a:xfrm>
                      <a:prstGeom prst="rect">
                        <a:avLst/>
                      </a:prstGeom>
                      <a:solidFill>
                        <a:srgbClr val="0A5E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4598670" id="Rectangle 24" o:spid="_x0000_s1026" style="position:absolute;margin-left:531.85pt;margin-top:33.5pt;width:27pt;height:23.4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" fillcolor="#0a5e91" stroked="f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5618E3" w14:textId="13DDF225" w:rsidR="009D478D" w:rsidRDefault="007D06B6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42880" behindDoc="0" locked="0" layoutInCell="1" allowOverlap="1" wp14:anchorId="6017E203" wp14:editId="654E9CB0">
              <wp:simplePos x="0" y="0"/>
              <wp:positionH relativeFrom="column">
                <wp:posOffset>6773545</wp:posOffset>
              </wp:positionH>
              <wp:positionV relativeFrom="paragraph">
                <wp:posOffset>-407670</wp:posOffset>
              </wp:positionV>
              <wp:extent cx="364490" cy="843280"/>
              <wp:effectExtent l="0" t="0" r="0" b="0"/>
              <wp:wrapNone/>
              <wp:docPr id="15" name="Rectangle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64490" cy="84328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513B342" id="Rectangle 15" o:spid="_x0000_s1026" style="position:absolute;margin-left:533.35pt;margin-top:-32.1pt;width:28.7pt;height:66.4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45952" behindDoc="1" locked="0" layoutInCell="1" allowOverlap="1" wp14:anchorId="0F467026" wp14:editId="56FC4782">
          <wp:simplePos x="0" y="0"/>
          <wp:positionH relativeFrom="column">
            <wp:posOffset>-42545</wp:posOffset>
          </wp:positionH>
          <wp:positionV relativeFrom="paragraph">
            <wp:posOffset>332105</wp:posOffset>
          </wp:positionV>
          <wp:extent cx="1318260" cy="234950"/>
          <wp:effectExtent l="0" t="0" r="0" b="0"/>
          <wp:wrapNone/>
          <wp:docPr id="14" name="Picture 5" descr="Description: Description: Description: GEP-Letterhead-05042012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escription: Description: Description: GEP-Letterhead-05042012-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827" t="6377" r="75935" b="91454"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2349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1C491A3A" wp14:editId="2BF0B6AF">
              <wp:simplePos x="0" y="0"/>
              <wp:positionH relativeFrom="column">
                <wp:posOffset>-123825</wp:posOffset>
              </wp:positionH>
              <wp:positionV relativeFrom="paragraph">
                <wp:posOffset>626110</wp:posOffset>
              </wp:positionV>
              <wp:extent cx="3503295" cy="336550"/>
              <wp:effectExtent l="0" t="0" r="0" b="0"/>
              <wp:wrapNone/>
              <wp:docPr id="1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03295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21CCD5B" w14:textId="77777777" w:rsidR="009D478D" w:rsidRPr="00912E99" w:rsidRDefault="00EE7A6F">
                          <w:pPr>
                            <w:rPr>
                              <w:rFonts w:ascii="Trebuchet MS" w:hAnsi="Trebuchet MS"/>
                              <w:color w:val="969493"/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rebuchet MS" w:hAnsi="Trebuchet MS" w:cs="Calibri"/>
                              <w:bCs/>
                              <w:i/>
                              <w:iCs/>
                              <w:color w:val="969493"/>
                              <w:sz w:val="17"/>
                              <w:szCs w:val="17"/>
                            </w:rPr>
                            <w:t>Growing Gauteng Together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C491A3A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34" type="#_x0000_t202" style="position:absolute;margin-left:-9.75pt;margin-top:49.3pt;width:275.85pt;height:26.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" filled="f" stroked="f">
              <v:textbox inset=",7.2pt,,7.2pt">
                <w:txbxContent>
                  <w:p w14:paraId="121CCD5B" w14:textId="77777777" w:rsidR="009D478D" w:rsidRPr="00912E99" w:rsidRDefault="00EE7A6F">
                    <w:pPr>
                      <w:rPr>
                        <w:rFonts w:ascii="Trebuchet MS" w:hAnsi="Trebuchet MS"/>
                        <w:color w:val="969493"/>
                        <w:sz w:val="17"/>
                        <w:szCs w:val="17"/>
                      </w:rPr>
                    </w:pPr>
                    <w:r>
                      <w:rPr>
                        <w:rFonts w:ascii="Trebuchet MS" w:hAnsi="Trebuchet MS" w:cs="Calibri"/>
                        <w:bCs/>
                        <w:i/>
                        <w:iCs/>
                        <w:color w:val="969493"/>
                        <w:sz w:val="17"/>
                        <w:szCs w:val="17"/>
                      </w:rPr>
                      <w:t>Growing Gauteng Together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3120" behindDoc="1" locked="0" layoutInCell="1" allowOverlap="1" wp14:anchorId="3B7FF44B" wp14:editId="635B6C2F">
          <wp:simplePos x="0" y="0"/>
          <wp:positionH relativeFrom="column">
            <wp:posOffset>4963795</wp:posOffset>
          </wp:positionH>
          <wp:positionV relativeFrom="paragraph">
            <wp:posOffset>-66040</wp:posOffset>
          </wp:positionV>
          <wp:extent cx="1588770" cy="984250"/>
          <wp:effectExtent l="0" t="0" r="0" b="0"/>
          <wp:wrapNone/>
          <wp:docPr id="12" name="Picture 66" descr="../../../../../../../Desktop/GEP%20Logo%20as%20Approved%2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6" descr="../../../../../../../Desktop/GEP%20Logo%20as%20Approved%20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9842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44928" behindDoc="0" locked="0" layoutInCell="1" allowOverlap="1" wp14:anchorId="36CBB731" wp14:editId="50FA451E">
              <wp:simplePos x="0" y="0"/>
              <wp:positionH relativeFrom="column">
                <wp:posOffset>6773545</wp:posOffset>
              </wp:positionH>
              <wp:positionV relativeFrom="paragraph">
                <wp:posOffset>888365</wp:posOffset>
              </wp:positionV>
              <wp:extent cx="342900" cy="9559290"/>
              <wp:effectExtent l="0" t="0" r="0" b="0"/>
              <wp:wrapNone/>
              <wp:docPr id="11" name="Rectangl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955929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058C4C2" id="Rectangle 11" o:spid="_x0000_s1026" style="position:absolute;margin-left:533.35pt;margin-top:69.95pt;width:27pt;height:752.7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" fillcolor="#c9d83a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3904" behindDoc="0" locked="0" layoutInCell="1" allowOverlap="1" wp14:anchorId="403F9364" wp14:editId="7D3FCEFF">
              <wp:simplePos x="0" y="0"/>
              <wp:positionH relativeFrom="column">
                <wp:posOffset>6773545</wp:posOffset>
              </wp:positionH>
              <wp:positionV relativeFrom="paragraph">
                <wp:posOffset>426085</wp:posOffset>
              </wp:positionV>
              <wp:extent cx="342900" cy="306070"/>
              <wp:effectExtent l="0" t="0" r="0" b="0"/>
              <wp:wrapNone/>
              <wp:docPr id="10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306070"/>
                      </a:xfrm>
                      <a:prstGeom prst="rect">
                        <a:avLst/>
                      </a:prstGeom>
                      <a:solidFill>
                        <a:srgbClr val="0A5E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6236525" id="Rectangle 10" o:spid="_x0000_s1026" style="position:absolute;margin-left:533.35pt;margin-top:33.55pt;width:27pt;height:24.1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" fillcolor="#0a5e91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9F86551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DDB1EB8"/>
    <w:multiLevelType w:val="multilevel"/>
    <w:tmpl w:val="43E06F5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" w15:restartNumberingAfterBreak="0">
    <w:nsid w:val="43263B06"/>
    <w:multiLevelType w:val="hybridMultilevel"/>
    <w:tmpl w:val="10C01CE4"/>
    <w:lvl w:ilvl="0" w:tplc="1C09000F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080" w:hanging="360"/>
      </w:pPr>
    </w:lvl>
    <w:lvl w:ilvl="2" w:tplc="1C09001B" w:tentative="1">
      <w:start w:val="1"/>
      <w:numFmt w:val="lowerRoman"/>
      <w:lvlText w:val="%3."/>
      <w:lvlJc w:val="right"/>
      <w:pPr>
        <w:ind w:left="1800" w:hanging="180"/>
      </w:pPr>
    </w:lvl>
    <w:lvl w:ilvl="3" w:tplc="1C09000F" w:tentative="1">
      <w:start w:val="1"/>
      <w:numFmt w:val="decimal"/>
      <w:lvlText w:val="%4."/>
      <w:lvlJc w:val="left"/>
      <w:pPr>
        <w:ind w:left="2520" w:hanging="360"/>
      </w:pPr>
    </w:lvl>
    <w:lvl w:ilvl="4" w:tplc="1C090019" w:tentative="1">
      <w:start w:val="1"/>
      <w:numFmt w:val="lowerLetter"/>
      <w:lvlText w:val="%5."/>
      <w:lvlJc w:val="left"/>
      <w:pPr>
        <w:ind w:left="3240" w:hanging="360"/>
      </w:pPr>
    </w:lvl>
    <w:lvl w:ilvl="5" w:tplc="1C09001B" w:tentative="1">
      <w:start w:val="1"/>
      <w:numFmt w:val="lowerRoman"/>
      <w:lvlText w:val="%6."/>
      <w:lvlJc w:val="right"/>
      <w:pPr>
        <w:ind w:left="3960" w:hanging="180"/>
      </w:pPr>
    </w:lvl>
    <w:lvl w:ilvl="6" w:tplc="1C09000F" w:tentative="1">
      <w:start w:val="1"/>
      <w:numFmt w:val="decimal"/>
      <w:lvlText w:val="%7."/>
      <w:lvlJc w:val="left"/>
      <w:pPr>
        <w:ind w:left="4680" w:hanging="360"/>
      </w:pPr>
    </w:lvl>
    <w:lvl w:ilvl="7" w:tplc="1C090019" w:tentative="1">
      <w:start w:val="1"/>
      <w:numFmt w:val="lowerLetter"/>
      <w:lvlText w:val="%8."/>
      <w:lvlJc w:val="left"/>
      <w:pPr>
        <w:ind w:left="5400" w:hanging="360"/>
      </w:pPr>
    </w:lvl>
    <w:lvl w:ilvl="8" w:tplc="1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49AF7C94"/>
    <w:multiLevelType w:val="hybridMultilevel"/>
    <w:tmpl w:val="0A52639C"/>
    <w:lvl w:ilvl="0" w:tplc="1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C8D0B28"/>
    <w:multiLevelType w:val="hybridMultilevel"/>
    <w:tmpl w:val="4EAECFF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1907206"/>
    <w:multiLevelType w:val="hybridMultilevel"/>
    <w:tmpl w:val="5560B45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10957214">
    <w:abstractNumId w:val="0"/>
  </w:num>
  <w:num w:numId="2" w16cid:durableId="297493108">
    <w:abstractNumId w:val="4"/>
  </w:num>
  <w:num w:numId="3" w16cid:durableId="992760595">
    <w:abstractNumId w:val="5"/>
  </w:num>
  <w:num w:numId="4" w16cid:durableId="1345788855">
    <w:abstractNumId w:val="3"/>
  </w:num>
  <w:num w:numId="5" w16cid:durableId="1619949385">
    <w:abstractNumId w:val="1"/>
  </w:num>
  <w:num w:numId="6" w16cid:durableId="180500659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activeWritingStyle w:appName="MSWord" w:lang="en-US" w:vendorID="64" w:dllVersion="6" w:nlCheck="1" w:checkStyle="0"/>
  <w:activeWritingStyle w:appName="MSWord" w:lang="en-US" w:vendorID="64" w:dllVersion="0" w:nlCheck="1" w:checkStyle="0"/>
  <w:activeWritingStyle w:appName="MSWord" w:lang="en-ZA" w:vendorID="64" w:dllVersion="0" w:nlCheck="1" w:checkStyle="0"/>
  <w:activeWritingStyle w:appName="MSWord" w:lang="en-US" w:vendorID="64" w:dllVersion="4096" w:nlCheck="1" w:checkStyle="0"/>
  <w:activeWritingStyle w:appName="MSWord" w:lang="en-ZA" w:vendorID="64" w:dllVersion="6" w:nlCheck="1" w:checkStyle="1"/>
  <w:activeWritingStyle w:appName="MSWord" w:lang="en-ZA" w:vendorID="64" w:dllVersion="4096" w:nlCheck="1" w:checkStyle="0"/>
  <w:proofState w:spelling="clean" w:grammar="clean"/>
  <w:attachedTemplate r:id="rId1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jcyM7QwtjAyM7KwNDBX0lEKTi0uzszPAykwqgUAAa3cTywAAAA="/>
  </w:docVars>
  <w:rsids>
    <w:rsidRoot w:val="007D06B6"/>
    <w:rsid w:val="00013422"/>
    <w:rsid w:val="00024FEF"/>
    <w:rsid w:val="00025B71"/>
    <w:rsid w:val="00035B57"/>
    <w:rsid w:val="00040472"/>
    <w:rsid w:val="00040DDA"/>
    <w:rsid w:val="000417F9"/>
    <w:rsid w:val="00044DD3"/>
    <w:rsid w:val="000450BD"/>
    <w:rsid w:val="00051FA1"/>
    <w:rsid w:val="00055744"/>
    <w:rsid w:val="000773F2"/>
    <w:rsid w:val="000B330A"/>
    <w:rsid w:val="000C12BB"/>
    <w:rsid w:val="000D00C9"/>
    <w:rsid w:val="000E75E7"/>
    <w:rsid w:val="000F3E67"/>
    <w:rsid w:val="00111858"/>
    <w:rsid w:val="001360B1"/>
    <w:rsid w:val="00140ED2"/>
    <w:rsid w:val="001524CC"/>
    <w:rsid w:val="00162673"/>
    <w:rsid w:val="001721AA"/>
    <w:rsid w:val="001B227C"/>
    <w:rsid w:val="001B3AF4"/>
    <w:rsid w:val="001B51ED"/>
    <w:rsid w:val="001D541C"/>
    <w:rsid w:val="001D5645"/>
    <w:rsid w:val="001E3E3F"/>
    <w:rsid w:val="001E5C58"/>
    <w:rsid w:val="00204897"/>
    <w:rsid w:val="00241C9C"/>
    <w:rsid w:val="00256F98"/>
    <w:rsid w:val="00261D29"/>
    <w:rsid w:val="00273ED1"/>
    <w:rsid w:val="00274D7F"/>
    <w:rsid w:val="00284C50"/>
    <w:rsid w:val="002A45BA"/>
    <w:rsid w:val="002A5FD6"/>
    <w:rsid w:val="002A7235"/>
    <w:rsid w:val="002B4CBB"/>
    <w:rsid w:val="002E0988"/>
    <w:rsid w:val="002E1C21"/>
    <w:rsid w:val="002E60A6"/>
    <w:rsid w:val="00311E52"/>
    <w:rsid w:val="00312A89"/>
    <w:rsid w:val="0031495B"/>
    <w:rsid w:val="003276C6"/>
    <w:rsid w:val="003410E3"/>
    <w:rsid w:val="003504F7"/>
    <w:rsid w:val="0035324D"/>
    <w:rsid w:val="00353F01"/>
    <w:rsid w:val="003553EC"/>
    <w:rsid w:val="003734CC"/>
    <w:rsid w:val="003743D9"/>
    <w:rsid w:val="003826D5"/>
    <w:rsid w:val="00391383"/>
    <w:rsid w:val="003A2228"/>
    <w:rsid w:val="003B1CEB"/>
    <w:rsid w:val="003B6D5F"/>
    <w:rsid w:val="003D37F7"/>
    <w:rsid w:val="003D3BB2"/>
    <w:rsid w:val="004277D2"/>
    <w:rsid w:val="00440AB1"/>
    <w:rsid w:val="00455934"/>
    <w:rsid w:val="00463F9C"/>
    <w:rsid w:val="00466087"/>
    <w:rsid w:val="004715F4"/>
    <w:rsid w:val="00471B6F"/>
    <w:rsid w:val="004A5E7A"/>
    <w:rsid w:val="004B027A"/>
    <w:rsid w:val="004B1836"/>
    <w:rsid w:val="004D2AA1"/>
    <w:rsid w:val="004F3269"/>
    <w:rsid w:val="0051447E"/>
    <w:rsid w:val="005159A3"/>
    <w:rsid w:val="00534301"/>
    <w:rsid w:val="005375EE"/>
    <w:rsid w:val="00541209"/>
    <w:rsid w:val="00546AD0"/>
    <w:rsid w:val="005611B0"/>
    <w:rsid w:val="005721B5"/>
    <w:rsid w:val="00577F29"/>
    <w:rsid w:val="005A39F5"/>
    <w:rsid w:val="005C565A"/>
    <w:rsid w:val="005C75AC"/>
    <w:rsid w:val="005D7BDE"/>
    <w:rsid w:val="005F0665"/>
    <w:rsid w:val="005F64A5"/>
    <w:rsid w:val="0060596A"/>
    <w:rsid w:val="00611F0F"/>
    <w:rsid w:val="006177E9"/>
    <w:rsid w:val="006202FD"/>
    <w:rsid w:val="006208CA"/>
    <w:rsid w:val="0063682D"/>
    <w:rsid w:val="00653E2C"/>
    <w:rsid w:val="006643A5"/>
    <w:rsid w:val="00665175"/>
    <w:rsid w:val="006821E1"/>
    <w:rsid w:val="006868BF"/>
    <w:rsid w:val="0069603B"/>
    <w:rsid w:val="006965CF"/>
    <w:rsid w:val="006A131C"/>
    <w:rsid w:val="006A5CF1"/>
    <w:rsid w:val="006D2193"/>
    <w:rsid w:val="006D30CA"/>
    <w:rsid w:val="006D6AD6"/>
    <w:rsid w:val="006E1BD2"/>
    <w:rsid w:val="00702BB8"/>
    <w:rsid w:val="00705ECB"/>
    <w:rsid w:val="007074A4"/>
    <w:rsid w:val="00711CF5"/>
    <w:rsid w:val="007322FF"/>
    <w:rsid w:val="00734942"/>
    <w:rsid w:val="00737F6D"/>
    <w:rsid w:val="00741D87"/>
    <w:rsid w:val="00744CC9"/>
    <w:rsid w:val="007566DC"/>
    <w:rsid w:val="00766222"/>
    <w:rsid w:val="00771D74"/>
    <w:rsid w:val="00780D15"/>
    <w:rsid w:val="0079296F"/>
    <w:rsid w:val="007A7A02"/>
    <w:rsid w:val="007B72EE"/>
    <w:rsid w:val="007C2776"/>
    <w:rsid w:val="007D06B6"/>
    <w:rsid w:val="007E37C4"/>
    <w:rsid w:val="007F2D8D"/>
    <w:rsid w:val="007F35E7"/>
    <w:rsid w:val="00802557"/>
    <w:rsid w:val="0082190E"/>
    <w:rsid w:val="00822979"/>
    <w:rsid w:val="00822C80"/>
    <w:rsid w:val="00826684"/>
    <w:rsid w:val="0083389F"/>
    <w:rsid w:val="00840961"/>
    <w:rsid w:val="00877CAF"/>
    <w:rsid w:val="00887C53"/>
    <w:rsid w:val="008A7092"/>
    <w:rsid w:val="008B267C"/>
    <w:rsid w:val="008B755C"/>
    <w:rsid w:val="008C4F6D"/>
    <w:rsid w:val="008E01E3"/>
    <w:rsid w:val="008E7277"/>
    <w:rsid w:val="00900396"/>
    <w:rsid w:val="00902BF4"/>
    <w:rsid w:val="00903512"/>
    <w:rsid w:val="00912E99"/>
    <w:rsid w:val="0092038C"/>
    <w:rsid w:val="009344AB"/>
    <w:rsid w:val="009416FC"/>
    <w:rsid w:val="0094552B"/>
    <w:rsid w:val="0096077C"/>
    <w:rsid w:val="009722E5"/>
    <w:rsid w:val="009908C7"/>
    <w:rsid w:val="009A295F"/>
    <w:rsid w:val="009A4FA6"/>
    <w:rsid w:val="009B3E93"/>
    <w:rsid w:val="009D478D"/>
    <w:rsid w:val="009E1B43"/>
    <w:rsid w:val="009E57D6"/>
    <w:rsid w:val="009E7C8B"/>
    <w:rsid w:val="009F4FF1"/>
    <w:rsid w:val="00A03DE2"/>
    <w:rsid w:val="00A133E1"/>
    <w:rsid w:val="00A21CE3"/>
    <w:rsid w:val="00A23B77"/>
    <w:rsid w:val="00A252C8"/>
    <w:rsid w:val="00A26AE7"/>
    <w:rsid w:val="00A32C92"/>
    <w:rsid w:val="00A417C5"/>
    <w:rsid w:val="00A4791D"/>
    <w:rsid w:val="00A514F5"/>
    <w:rsid w:val="00A91D14"/>
    <w:rsid w:val="00AA05D9"/>
    <w:rsid w:val="00AB2AC7"/>
    <w:rsid w:val="00AD373F"/>
    <w:rsid w:val="00AD5861"/>
    <w:rsid w:val="00AF3981"/>
    <w:rsid w:val="00B16202"/>
    <w:rsid w:val="00B174CE"/>
    <w:rsid w:val="00B209E6"/>
    <w:rsid w:val="00B232AA"/>
    <w:rsid w:val="00B2492C"/>
    <w:rsid w:val="00B2737E"/>
    <w:rsid w:val="00B3022D"/>
    <w:rsid w:val="00B309DE"/>
    <w:rsid w:val="00B4658A"/>
    <w:rsid w:val="00B55A2C"/>
    <w:rsid w:val="00B61518"/>
    <w:rsid w:val="00B63A12"/>
    <w:rsid w:val="00B72784"/>
    <w:rsid w:val="00B75270"/>
    <w:rsid w:val="00B87257"/>
    <w:rsid w:val="00B96C98"/>
    <w:rsid w:val="00BA7197"/>
    <w:rsid w:val="00BC4E4E"/>
    <w:rsid w:val="00BD118A"/>
    <w:rsid w:val="00BD1F20"/>
    <w:rsid w:val="00BD5476"/>
    <w:rsid w:val="00BF0CD6"/>
    <w:rsid w:val="00BF45D0"/>
    <w:rsid w:val="00BF6D36"/>
    <w:rsid w:val="00C1638F"/>
    <w:rsid w:val="00C46968"/>
    <w:rsid w:val="00C571EE"/>
    <w:rsid w:val="00C624DE"/>
    <w:rsid w:val="00C65BC0"/>
    <w:rsid w:val="00C819B1"/>
    <w:rsid w:val="00CA5A72"/>
    <w:rsid w:val="00CA73D3"/>
    <w:rsid w:val="00CB5E3D"/>
    <w:rsid w:val="00CC591B"/>
    <w:rsid w:val="00CD7237"/>
    <w:rsid w:val="00CE1BD1"/>
    <w:rsid w:val="00CF514E"/>
    <w:rsid w:val="00D07A2D"/>
    <w:rsid w:val="00D115D7"/>
    <w:rsid w:val="00D2715B"/>
    <w:rsid w:val="00D33CBC"/>
    <w:rsid w:val="00D3487E"/>
    <w:rsid w:val="00D63693"/>
    <w:rsid w:val="00D751BA"/>
    <w:rsid w:val="00D767BC"/>
    <w:rsid w:val="00D80987"/>
    <w:rsid w:val="00D94B30"/>
    <w:rsid w:val="00DB5607"/>
    <w:rsid w:val="00DD261B"/>
    <w:rsid w:val="00DE1107"/>
    <w:rsid w:val="00DE1A63"/>
    <w:rsid w:val="00DE1F00"/>
    <w:rsid w:val="00DE5D39"/>
    <w:rsid w:val="00DF15A0"/>
    <w:rsid w:val="00E16457"/>
    <w:rsid w:val="00E2669F"/>
    <w:rsid w:val="00E34822"/>
    <w:rsid w:val="00E45559"/>
    <w:rsid w:val="00E46233"/>
    <w:rsid w:val="00E472AC"/>
    <w:rsid w:val="00E75D80"/>
    <w:rsid w:val="00E77A2C"/>
    <w:rsid w:val="00EA10DC"/>
    <w:rsid w:val="00EA4FDC"/>
    <w:rsid w:val="00EA52FF"/>
    <w:rsid w:val="00EA7589"/>
    <w:rsid w:val="00ED10E1"/>
    <w:rsid w:val="00EE23C0"/>
    <w:rsid w:val="00EE7A6F"/>
    <w:rsid w:val="00F0071D"/>
    <w:rsid w:val="00F12E7A"/>
    <w:rsid w:val="00F27E37"/>
    <w:rsid w:val="00F307B7"/>
    <w:rsid w:val="00F7180D"/>
    <w:rsid w:val="00F82F0C"/>
    <w:rsid w:val="00FA26E6"/>
    <w:rsid w:val="00FB0676"/>
    <w:rsid w:val="00FB11F2"/>
    <w:rsid w:val="00FD0628"/>
    <w:rsid w:val="00FD2BEF"/>
    <w:rsid w:val="00FF06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oNotEmbedSmartTags/>
  <w:decimalSymbol w:val="."/>
  <w:listSeparator w:val=","/>
  <w14:docId w14:val="410A8B7B"/>
  <w15:chartTrackingRefBased/>
  <w15:docId w15:val="{C3994B4C-711C-42A6-A90B-9475600C14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 w:uiPriority="1" w:qFormat="1"/>
    <w:lsdException w:name="Medium Shading 2 Accent 1" w:uiPriority="60"/>
    <w:lsdException w:name="Medium List 1 Accent 1" w:uiPriority="61"/>
    <w:lsdException w:name="Revision" w:semiHidden="1" w:uiPriority="62" w:unhideWhenUsed="1"/>
    <w:lsdException w:name="List Paragraph" w:uiPriority="72" w:qFormat="1"/>
    <w:lsdException w:name="Quote" w:uiPriority="64" w:qFormat="1"/>
    <w:lsdException w:name="Intense Quote" w:uiPriority="65" w:qFormat="1"/>
    <w:lsdException w:name="Medium List 2 Accent 1" w:uiPriority="66"/>
    <w:lsdException w:name="Medium Grid 1 Accent 1" w:uiPriority="67"/>
    <w:lsdException w:name="Medium Grid 2 Accent 1" w:uiPriority="0" w:qFormat="1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 w:qFormat="1"/>
    <w:lsdException w:name="Colorful Grid Accent 1" w:uiPriority="73" w:qFormat="1"/>
    <w:lsdException w:name="Light Shading Accent 2" w:uiPriority="60" w:qFormat="1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/>
    <w:lsdException w:name="Medium Grid 1 Accent 2" w:uiPriority="34" w:qFormat="1"/>
    <w:lsdException w:name="Medium Grid 2 Accent 2" w:uiPriority="29" w:qFormat="1"/>
    <w:lsdException w:name="Medium Grid 3 Accent 2" w:uiPriority="30" w:qFormat="1"/>
    <w:lsdException w:name="Dark List Accent 2" w:uiPriority="66"/>
    <w:lsdException w:name="Colorful Shading Accent 2" w:uiPriority="67"/>
    <w:lsdException w:name="Colorful List Accent 2" w:uiPriority="68"/>
    <w:lsdException w:name="Colorful Grid Accent 2" w:uiPriority="69"/>
    <w:lsdException w:name="Light Shading Accent 3" w:uiPriority="70"/>
    <w:lsdException w:name="Light List Accent 3" w:uiPriority="71"/>
    <w:lsdException w:name="Light Grid Accent 3" w:uiPriority="72"/>
    <w:lsdException w:name="Medium Shading 1 Accent 3" w:uiPriority="73"/>
    <w:lsdException w:name="Medium Shading 2 Accent 3" w:uiPriority="60"/>
    <w:lsdException w:name="Medium List 1 Accent 3" w:uiPriority="61"/>
    <w:lsdException w:name="Medium List 2 Accent 3" w:uiPriority="62"/>
    <w:lsdException w:name="Medium Grid 1 Accent 3" w:uiPriority="63"/>
    <w:lsdException w:name="Medium Grid 2 Accent 3" w:uiPriority="64"/>
    <w:lsdException w:name="Medium Grid 3 Accent 3" w:uiPriority="65"/>
    <w:lsdException w:name="Dark List Accent 3" w:uiPriority="66"/>
    <w:lsdException w:name="Colorful Shading Accent 3" w:uiPriority="67"/>
    <w:lsdException w:name="Colorful List Accent 3" w:uiPriority="68"/>
    <w:lsdException w:name="Colorful Grid Accent 3" w:uiPriority="69"/>
    <w:lsdException w:name="Light Shading Accent 4" w:uiPriority="70"/>
    <w:lsdException w:name="Light List Accent 4" w:uiPriority="71"/>
    <w:lsdException w:name="Light Grid Accent 4" w:uiPriority="72"/>
    <w:lsdException w:name="Medium Shading 1 Accent 4" w:uiPriority="73"/>
    <w:lsdException w:name="Medium Shading 2 Accent 4" w:uiPriority="60"/>
    <w:lsdException w:name="Medium List 1 Accent 4" w:uiPriority="61"/>
    <w:lsdException w:name="Medium List 2 Accent 4" w:uiPriority="62"/>
    <w:lsdException w:name="Medium Grid 1 Accent 4" w:uiPriority="63"/>
    <w:lsdException w:name="Medium Grid 2 Accent 4" w:uiPriority="64"/>
    <w:lsdException w:name="Medium Grid 3 Accent 4" w:uiPriority="65"/>
    <w:lsdException w:name="Dark List Accent 4" w:uiPriority="66"/>
    <w:lsdException w:name="Colorful Shading Accent 4" w:uiPriority="67"/>
    <w:lsdException w:name="Colorful List Accent 4" w:uiPriority="68"/>
    <w:lsdException w:name="Colorful Grid Accent 4" w:uiPriority="69"/>
    <w:lsdException w:name="Light Shading Accent 5" w:uiPriority="70"/>
    <w:lsdException w:name="Light List Accent 5" w:uiPriority="71"/>
    <w:lsdException w:name="Light Grid Accent 5" w:uiPriority="72"/>
    <w:lsdException w:name="Medium Shading 1 Accent 5" w:uiPriority="73"/>
    <w:lsdException w:name="Medium Shading 2 Accent 5" w:uiPriority="60"/>
    <w:lsdException w:name="Medium List 1 Accent 5" w:uiPriority="61"/>
    <w:lsdException w:name="Medium List 2 Accent 5" w:uiPriority="62"/>
    <w:lsdException w:name="Medium Grid 1 Accent 5" w:uiPriority="63"/>
    <w:lsdException w:name="Medium Grid 2 Accent 5" w:uiPriority="64"/>
    <w:lsdException w:name="Medium Grid 3 Accent 5" w:uiPriority="65"/>
    <w:lsdException w:name="Dark List Accent 5" w:uiPriority="66"/>
    <w:lsdException w:name="Colorful Shading Accent 5" w:uiPriority="67"/>
    <w:lsdException w:name="Colorful List Accent 5" w:uiPriority="68"/>
    <w:lsdException w:name="Colorful Grid Accent 5" w:uiPriority="69"/>
    <w:lsdException w:name="Light Shading Accent 6" w:uiPriority="70"/>
    <w:lsdException w:name="Light List Accent 6" w:uiPriority="71"/>
    <w:lsdException w:name="Light Grid Accent 6" w:uiPriority="72"/>
    <w:lsdException w:name="Medium Shading 1 Accent 6" w:uiPriority="73"/>
    <w:lsdException w:name="Medium Shading 2 Accent 6" w:uiPriority="60"/>
    <w:lsdException w:name="Medium List 1 Accent 6" w:uiPriority="61"/>
    <w:lsdException w:name="Medium List 2 Accent 6" w:uiPriority="62"/>
    <w:lsdException w:name="Medium Grid 1 Accent 6" w:uiPriority="63"/>
    <w:lsdException w:name="Medium Grid 2 Accent 6" w:uiPriority="64"/>
    <w:lsdException w:name="Medium Grid 3 Accent 6" w:uiPriority="65"/>
    <w:lsdException w:name="Dark List Accent 6" w:uiPriority="66"/>
    <w:lsdException w:name="Colorful Shading Accent 6" w:uiPriority="67"/>
    <w:lsdException w:name="Colorful List Accent 6" w:uiPriority="68"/>
    <w:lsdException w:name="Colorful Grid Accent 6" w:uiPriority="69"/>
    <w:lsdException w:name="Subtle Emphasis" w:uiPriority="70" w:qFormat="1"/>
    <w:lsdException w:name="Intense Emphasis" w:uiPriority="71" w:qFormat="1"/>
    <w:lsdException w:name="Subtle Reference" w:uiPriority="72" w:qFormat="1"/>
    <w:lsdException w:name="Intense Reference" w:uiPriority="73" w:qFormat="1"/>
    <w:lsdException w:name="Book Title" w:uiPriority="60" w:qFormat="1"/>
    <w:lsdException w:name="Bibliography" w:semiHidden="1" w:uiPriority="61" w:unhideWhenUsed="1"/>
    <w:lsdException w:name="TOC Heading" w:semiHidden="1" w:uiPriority="62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A5CF1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ED10E1"/>
    <w:pPr>
      <w:keepNext/>
      <w:spacing w:before="240" w:after="60"/>
      <w:outlineLvl w:val="0"/>
    </w:pPr>
    <w:rPr>
      <w:rFonts w:ascii="Cambria" w:eastAsia="MS Gothic" w:hAnsi="Cambria"/>
      <w:b/>
      <w:bCs/>
      <w:kern w:val="32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87C53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B7300F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B7300F"/>
    <w:pPr>
      <w:tabs>
        <w:tab w:val="center" w:pos="4320"/>
        <w:tab w:val="right" w:pos="8640"/>
      </w:tabs>
    </w:pPr>
  </w:style>
  <w:style w:type="character" w:styleId="PageNumber">
    <w:name w:val="page number"/>
    <w:uiPriority w:val="99"/>
    <w:semiHidden/>
    <w:unhideWhenUsed/>
    <w:rsid w:val="003734CC"/>
  </w:style>
  <w:style w:type="paragraph" w:customStyle="1" w:styleId="NoSpacing1">
    <w:name w:val="No Spacing1"/>
    <w:link w:val="NoSpacingChar"/>
    <w:qFormat/>
    <w:rsid w:val="003734CC"/>
    <w:rPr>
      <w:rFonts w:ascii="PMingLiU" w:eastAsia="MS Mincho" w:hAnsi="PMingLiU"/>
      <w:sz w:val="22"/>
      <w:szCs w:val="22"/>
      <w:lang w:val="en-ZA" w:eastAsia="en-GB"/>
    </w:rPr>
  </w:style>
  <w:style w:type="character" w:customStyle="1" w:styleId="NoSpacingChar">
    <w:name w:val="No Spacing Char"/>
    <w:link w:val="NoSpacing1"/>
    <w:rsid w:val="003734CC"/>
    <w:rPr>
      <w:rFonts w:ascii="PMingLiU" w:eastAsia="MS Mincho" w:hAnsi="PMingLiU"/>
      <w:sz w:val="22"/>
      <w:szCs w:val="22"/>
      <w:lang w:bidi="ar-SA"/>
    </w:rPr>
  </w:style>
  <w:style w:type="character" w:customStyle="1" w:styleId="GridTable1Light1">
    <w:name w:val="Grid Table 1 Light1"/>
    <w:uiPriority w:val="33"/>
    <w:qFormat/>
    <w:rsid w:val="00ED10E1"/>
    <w:rPr>
      <w:b/>
      <w:bCs/>
      <w:smallCaps/>
      <w:spacing w:val="5"/>
    </w:rPr>
  </w:style>
  <w:style w:type="character" w:styleId="Strong">
    <w:name w:val="Strong"/>
    <w:uiPriority w:val="22"/>
    <w:qFormat/>
    <w:rsid w:val="00ED10E1"/>
    <w:rPr>
      <w:b/>
      <w:bCs/>
    </w:rPr>
  </w:style>
  <w:style w:type="character" w:customStyle="1" w:styleId="Heading1Char">
    <w:name w:val="Heading 1 Char"/>
    <w:link w:val="Heading1"/>
    <w:uiPriority w:val="9"/>
    <w:rsid w:val="00ED10E1"/>
    <w:rPr>
      <w:rFonts w:ascii="Cambria" w:eastAsia="MS Gothic" w:hAnsi="Cambria" w:cs="Times New Roman"/>
      <w:b/>
      <w:bCs/>
      <w:kern w:val="32"/>
      <w:sz w:val="32"/>
      <w:szCs w:val="32"/>
      <w:lang w:val="en-US" w:eastAsia="en-US"/>
    </w:rPr>
  </w:style>
  <w:style w:type="paragraph" w:customStyle="1" w:styleId="ColorfulList-Accent11">
    <w:name w:val="Colorful List - Accent 11"/>
    <w:basedOn w:val="Normal"/>
    <w:uiPriority w:val="34"/>
    <w:qFormat/>
    <w:rsid w:val="003D3BB2"/>
    <w:pPr>
      <w:ind w:left="720"/>
      <w:contextualSpacing/>
    </w:pPr>
  </w:style>
  <w:style w:type="character" w:customStyle="1" w:styleId="FooterChar">
    <w:name w:val="Footer Char"/>
    <w:link w:val="Footer"/>
    <w:uiPriority w:val="99"/>
    <w:rsid w:val="008B755C"/>
    <w:rPr>
      <w:sz w:val="24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E1A63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DE1A63"/>
    <w:rPr>
      <w:rFonts w:ascii="Tahoma" w:hAnsi="Tahoma" w:cs="Tahoma"/>
      <w:sz w:val="16"/>
      <w:szCs w:val="16"/>
      <w:lang w:val="en-US" w:eastAsia="en-US"/>
    </w:rPr>
  </w:style>
  <w:style w:type="paragraph" w:customStyle="1" w:styleId="p1">
    <w:name w:val="p1"/>
    <w:basedOn w:val="Normal"/>
    <w:rsid w:val="00734942"/>
    <w:rPr>
      <w:rFonts w:ascii="Calibri" w:hAnsi="Calibri"/>
      <w:sz w:val="17"/>
      <w:szCs w:val="17"/>
    </w:rPr>
  </w:style>
  <w:style w:type="character" w:styleId="Hyperlink">
    <w:name w:val="Hyperlink"/>
    <w:uiPriority w:val="99"/>
    <w:semiHidden/>
    <w:unhideWhenUsed/>
    <w:rsid w:val="002E60A6"/>
    <w:rPr>
      <w:color w:val="0000FF"/>
      <w:u w:val="single"/>
    </w:rPr>
  </w:style>
  <w:style w:type="character" w:customStyle="1" w:styleId="Heading3Char">
    <w:name w:val="Heading 3 Char"/>
    <w:link w:val="Heading3"/>
    <w:uiPriority w:val="9"/>
    <w:semiHidden/>
    <w:rsid w:val="00887C53"/>
    <w:rPr>
      <w:rFonts w:ascii="Calibri Light" w:eastAsia="Times New Roman" w:hAnsi="Calibri Light" w:cs="Times New Roman"/>
      <w:b/>
      <w:bCs/>
      <w:sz w:val="26"/>
      <w:szCs w:val="26"/>
      <w:lang w:val="en-US" w:eastAsia="en-US"/>
    </w:rPr>
  </w:style>
  <w:style w:type="paragraph" w:styleId="ListParagraph">
    <w:name w:val="List Paragraph"/>
    <w:aliases w:val="Afrovation - List Paragraph"/>
    <w:basedOn w:val="Normal"/>
    <w:link w:val="ListParagraphChar"/>
    <w:uiPriority w:val="72"/>
    <w:qFormat/>
    <w:rsid w:val="001B227C"/>
    <w:pPr>
      <w:ind w:left="720"/>
      <w:contextualSpacing/>
    </w:pPr>
    <w:rPr>
      <w:lang w:val="x-none" w:eastAsia="x-none"/>
    </w:rPr>
  </w:style>
  <w:style w:type="character" w:customStyle="1" w:styleId="ListParagraphChar">
    <w:name w:val="List Paragraph Char"/>
    <w:aliases w:val="Afrovation - List Paragraph Char"/>
    <w:link w:val="ListParagraph"/>
    <w:uiPriority w:val="72"/>
    <w:locked/>
    <w:rsid w:val="001B227C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030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59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8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hyperlink" Target="tel:011509870" TargetMode="External"/><Relationship Id="rId1" Type="http://schemas.openxmlformats.org/officeDocument/2006/relationships/hyperlink" Target="tel:011509870" TargetMode="Externa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hyperlink" Target="tel:011509870" TargetMode="External"/><Relationship Id="rId1" Type="http://schemas.openxmlformats.org/officeDocument/2006/relationships/hyperlink" Target="tel:011509870" TargetMode="External"/><Relationship Id="rId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shomang\Desktop\GEP%20Templates_%2007032022\GEP%20Templates_%2007032022\GEP%20Memo%20Template%20-%2007032022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9FF2875-76BF-4618-9AD3-FBC12650DD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GEP Memo Template - 07032022</Template>
  <TotalTime>1</TotalTime>
  <Pages>2</Pages>
  <Words>81</Words>
  <Characters>463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Private</Company>
  <LinksUpToDate>false</LinksUpToDate>
  <CharactersWithSpaces>543</CharactersWithSpaces>
  <SharedDoc>false</SharedDoc>
  <HLinks>
    <vt:vector size="12" baseType="variant">
      <vt:variant>
        <vt:i4>5570577</vt:i4>
      </vt:variant>
      <vt:variant>
        <vt:i4>3</vt:i4>
      </vt:variant>
      <vt:variant>
        <vt:i4>0</vt:i4>
      </vt:variant>
      <vt:variant>
        <vt:i4>5</vt:i4>
      </vt:variant>
      <vt:variant>
        <vt:lpwstr>tel:011509870</vt:lpwstr>
      </vt:variant>
      <vt:variant>
        <vt:lpwstr/>
      </vt:variant>
      <vt:variant>
        <vt:i4>5570577</vt:i4>
      </vt:variant>
      <vt:variant>
        <vt:i4>0</vt:i4>
      </vt:variant>
      <vt:variant>
        <vt:i4>0</vt:i4>
      </vt:variant>
      <vt:variant>
        <vt:i4>5</vt:i4>
      </vt:variant>
      <vt:variant>
        <vt:lpwstr>tel:011509870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Palesa Shomang</dc:creator>
  <cp:keywords/>
  <cp:lastModifiedBy>Palesa Shomang</cp:lastModifiedBy>
  <cp:revision>2</cp:revision>
  <cp:lastPrinted>2019-10-16T10:13:00Z</cp:lastPrinted>
  <dcterms:created xsi:type="dcterms:W3CDTF">2022-07-12T10:17:00Z</dcterms:created>
  <dcterms:modified xsi:type="dcterms:W3CDTF">2022-07-12T10:17:00Z</dcterms:modified>
</cp:coreProperties>
</file>